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D7" w:rsidRDefault="004F040C"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DA4B8C1" wp14:editId="3350BF99">
                <wp:simplePos x="0" y="0"/>
                <wp:positionH relativeFrom="column">
                  <wp:posOffset>5071129</wp:posOffset>
                </wp:positionH>
                <wp:positionV relativeFrom="paragraph">
                  <wp:posOffset>3085730</wp:posOffset>
                </wp:positionV>
                <wp:extent cx="1487170" cy="1377950"/>
                <wp:effectExtent l="0" t="0" r="17780" b="12700"/>
                <wp:wrapNone/>
                <wp:docPr id="219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377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10C4D55A" id="64 Rectángulo redondeado" o:spid="_x0000_s1026" style="position:absolute;margin-left:399.3pt;margin-top:242.95pt;width:117.1pt;height:108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0403126" wp14:editId="19AA6708">
                <wp:simplePos x="0" y="0"/>
                <wp:positionH relativeFrom="column">
                  <wp:posOffset>3025775</wp:posOffset>
                </wp:positionH>
                <wp:positionV relativeFrom="paragraph">
                  <wp:posOffset>3085437</wp:posOffset>
                </wp:positionV>
                <wp:extent cx="1487170" cy="1377950"/>
                <wp:effectExtent l="0" t="0" r="17780" b="12700"/>
                <wp:wrapNone/>
                <wp:docPr id="217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377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7952B951" id="64 Rectángulo redondeado" o:spid="_x0000_s1026" style="position:absolute;margin-left:238.25pt;margin-top:242.95pt;width:117.1pt;height:10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F6AC9" wp14:editId="50F0626E">
                <wp:simplePos x="0" y="0"/>
                <wp:positionH relativeFrom="column">
                  <wp:posOffset>1005224</wp:posOffset>
                </wp:positionH>
                <wp:positionV relativeFrom="paragraph">
                  <wp:posOffset>3072101</wp:posOffset>
                </wp:positionV>
                <wp:extent cx="1487606" cy="1378424"/>
                <wp:effectExtent l="0" t="0" r="17780" b="12700"/>
                <wp:wrapNone/>
                <wp:docPr id="216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3784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7657518D" id="64 Rectángulo redondeado" o:spid="_x0000_s1026" style="position:absolute;margin-left:79.15pt;margin-top:241.9pt;width:117.15pt;height:108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0FD05C1" wp14:editId="75D29740">
                <wp:simplePos x="0" y="0"/>
                <wp:positionH relativeFrom="column">
                  <wp:posOffset>2411683</wp:posOffset>
                </wp:positionH>
                <wp:positionV relativeFrom="paragraph">
                  <wp:posOffset>1543344</wp:posOffset>
                </wp:positionV>
                <wp:extent cx="1487606" cy="1378424"/>
                <wp:effectExtent l="0" t="0" r="17780" b="12700"/>
                <wp:wrapNone/>
                <wp:docPr id="215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3784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17675588" id="64 Rectángulo redondeado" o:spid="_x0000_s1026" style="position:absolute;margin-left:189.9pt;margin-top:121.5pt;width:117.15pt;height:108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B015FCC" wp14:editId="6EC4DE29">
                <wp:simplePos x="0" y="0"/>
                <wp:positionH relativeFrom="column">
                  <wp:posOffset>6053844</wp:posOffset>
                </wp:positionH>
                <wp:positionV relativeFrom="paragraph">
                  <wp:posOffset>1418752</wp:posOffset>
                </wp:positionV>
                <wp:extent cx="1487606" cy="1378424"/>
                <wp:effectExtent l="0" t="0" r="17780" b="12700"/>
                <wp:wrapNone/>
                <wp:docPr id="64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3784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56A6D444" id="64 Rectángulo redondeado" o:spid="_x0000_s1026" style="position:absolute;margin-left:476.7pt;margin-top:111.7pt;width:117.15pt;height:108.5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18BCEEC" wp14:editId="3B8DE94F">
                <wp:simplePos x="0" y="0"/>
                <wp:positionH relativeFrom="column">
                  <wp:posOffset>4240634</wp:posOffset>
                </wp:positionH>
                <wp:positionV relativeFrom="paragraph">
                  <wp:posOffset>1462054</wp:posOffset>
                </wp:positionV>
                <wp:extent cx="1487606" cy="1378424"/>
                <wp:effectExtent l="0" t="0" r="17780" b="12700"/>
                <wp:wrapNone/>
                <wp:docPr id="218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3784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6E2C5C5C" id="64 Rectángulo redondeado" o:spid="_x0000_s1026" style="position:absolute;margin-left:333.9pt;margin-top:115.1pt;width:117.15pt;height:108.5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" fillcolor="white [3201]" strokecolor="black [3200]" strokeweight="2pt"/>
            </w:pict>
          </mc:Fallback>
        </mc:AlternateContent>
      </w:r>
      <w:r w:rsidRPr="00EA4A8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E3C50AB" wp14:editId="7AEF8935">
                <wp:simplePos x="0" y="0"/>
                <wp:positionH relativeFrom="column">
                  <wp:posOffset>568912</wp:posOffset>
                </wp:positionH>
                <wp:positionV relativeFrom="paragraph">
                  <wp:posOffset>1557788</wp:posOffset>
                </wp:positionV>
                <wp:extent cx="1487606" cy="1378424"/>
                <wp:effectExtent l="0" t="0" r="17780" b="12700"/>
                <wp:wrapNone/>
                <wp:docPr id="214" name="6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13784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7B975777" id="64 Rectángulo redondeado" o:spid="_x0000_s1026" style="position:absolute;margin-left:44.8pt;margin-top:122.65pt;width:117.15pt;height:108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" fillcolor="white [3201]" strokecolor="black [3200]" strokeweight="2pt"/>
            </w:pict>
          </mc:Fallback>
        </mc:AlternateContent>
      </w:r>
      <w:r w:rsidR="00A106F7">
        <w:rPr>
          <w:noProof/>
          <w:lang w:eastAsia="es-ES"/>
        </w:rPr>
        <w:drawing>
          <wp:inline distT="0" distB="0" distL="0" distR="0" wp14:anchorId="1EA01FFF" wp14:editId="7FF84F20">
            <wp:extent cx="9907905" cy="7219666"/>
            <wp:effectExtent l="0" t="0" r="0" b="635"/>
            <wp:docPr id="1" name="Imagen 1" descr="C:\Program Files (x86)\Picto Selector\png\ARASAAC Symbol Set\5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Picto Selector\png\ARASAAC Symbol Set\594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1" t="5120" r="3360" b="5760"/>
                    <a:stretch/>
                  </pic:blipFill>
                  <pic:spPr bwMode="auto">
                    <a:xfrm>
                      <a:off x="0" y="0"/>
                      <a:ext cx="9911771" cy="722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06F7" w:rsidRDefault="00A106F7">
      <w:r>
        <w:lastRenderedPageBreak/>
        <w:t xml:space="preserve">    </w:t>
      </w:r>
    </w:p>
    <w:p w:rsidR="000306FA" w:rsidRDefault="00324BB8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56214D" wp14:editId="28487CD6">
                <wp:simplePos x="0" y="0"/>
                <wp:positionH relativeFrom="column">
                  <wp:posOffset>6177233</wp:posOffset>
                </wp:positionH>
                <wp:positionV relativeFrom="paragraph">
                  <wp:posOffset>13904</wp:posOffset>
                </wp:positionV>
                <wp:extent cx="3248025" cy="736979"/>
                <wp:effectExtent l="0" t="0" r="28575" b="25400"/>
                <wp:wrapNone/>
                <wp:docPr id="58" name="5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9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4E62" w:rsidRPr="00324BB8" w:rsidRDefault="00CD4E62" w:rsidP="00CD4E62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956214D" id="_x0000_t202" coordsize="21600,21600" o:spt="202" path="m,l,21600r21600,l21600,xe">
                <v:stroke joinstyle="miter"/>
                <v:path gradientshapeok="t" o:connecttype="rect"/>
              </v:shapetype>
              <v:shape id="58 Cuadro de texto" o:spid="_x0000_s1026" type="#_x0000_t202" style="position:absolute;margin-left:486.4pt;margin-top:1.1pt;width:255.75pt;height:58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" fillcolor="black [3200]" strokecolor="black [1600]" strokeweight="2pt">
                <v:textbox>
                  <w:txbxContent>
                    <w:p w:rsidR="00CD4E62" w:rsidRPr="00324BB8" w:rsidRDefault="00CD4E62" w:rsidP="00CD4E62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1299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171"/>
      </w:tblGrid>
      <w:tr w:rsidR="00324BB8" w:rsidRPr="000306FA" w:rsidTr="006E3C2E">
        <w:tc>
          <w:tcPr>
            <w:tcW w:w="2376" w:type="dxa"/>
            <w:shd w:val="clear" w:color="auto" w:fill="DBE5F1" w:themeFill="accent1" w:themeFillTint="33"/>
          </w:tcPr>
          <w:p w:rsidR="00324BB8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Pr="00CD4E62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324BB8" w:rsidRPr="000306FA" w:rsidTr="006E3C2E">
        <w:tc>
          <w:tcPr>
            <w:tcW w:w="2376" w:type="dxa"/>
            <w:shd w:val="clear" w:color="auto" w:fill="DBE5F1" w:themeFill="accent1" w:themeFillTint="33"/>
          </w:tcPr>
          <w:p w:rsidR="00324BB8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Pr="00CD4E62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324BB8" w:rsidRPr="000306FA" w:rsidTr="006E3C2E">
        <w:tc>
          <w:tcPr>
            <w:tcW w:w="2376" w:type="dxa"/>
            <w:shd w:val="clear" w:color="auto" w:fill="DBE5F1" w:themeFill="accent1" w:themeFillTint="33"/>
          </w:tcPr>
          <w:p w:rsidR="00324BB8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  <w:p w:rsidR="00DA6D84" w:rsidRPr="00CD4E62" w:rsidRDefault="00DA6D84" w:rsidP="00324BB8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324BB8" w:rsidRPr="00CD4E62" w:rsidRDefault="00324BB8" w:rsidP="00324BB8">
            <w:pPr>
              <w:rPr>
                <w:b/>
                <w:sz w:val="28"/>
                <w:szCs w:val="30"/>
              </w:rPr>
            </w:pPr>
          </w:p>
        </w:tc>
      </w:tr>
    </w:tbl>
    <w:p w:rsidR="000306FA" w:rsidRDefault="00324BB8">
      <w:r>
        <w:rPr>
          <w:noProof/>
          <w:lang w:eastAsia="es-ES"/>
        </w:rPr>
        <w:drawing>
          <wp:inline distT="0" distB="0" distL="0" distR="0" wp14:anchorId="7FE9ECDD" wp14:editId="4C30D34B">
            <wp:extent cx="5349922" cy="5677469"/>
            <wp:effectExtent l="0" t="0" r="3175" b="0"/>
            <wp:docPr id="22" name="Imagen 22" descr="C:\Program Files (x86)\Picto Selector\png\ARASAAC Symbol Set\2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Picto Selector\png\ARASAAC Symbol Set\286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379" cy="569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page" w:tblpX="1044" w:tblpY="2428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171"/>
      </w:tblGrid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rPr>
                <w:b/>
                <w:sz w:val="28"/>
                <w:szCs w:val="30"/>
              </w:rPr>
            </w:pPr>
          </w:p>
        </w:tc>
      </w:tr>
    </w:tbl>
    <w:p w:rsidR="004B6DC2" w:rsidRDefault="004B6DC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338579D" wp14:editId="3385F68E">
                <wp:simplePos x="0" y="0"/>
                <wp:positionH relativeFrom="margin">
                  <wp:align>right</wp:align>
                </wp:positionH>
                <wp:positionV relativeFrom="paragraph">
                  <wp:posOffset>148897</wp:posOffset>
                </wp:positionV>
                <wp:extent cx="1828800" cy="1828800"/>
                <wp:effectExtent l="0" t="0" r="28575" b="15875"/>
                <wp:wrapNone/>
                <wp:docPr id="6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6DC2" w:rsidRPr="004B6DC2" w:rsidRDefault="004B6DC2" w:rsidP="004B6DC2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PRODUCTOS A LA VENTA EN LA PANADERIA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338579D" id="_x0000_t202" coordsize="21600,21600" o:spt="202" path="m,l,21600r21600,l21600,xe">
                <v:stroke joinstyle="miter"/>
                <v:path gradientshapeok="t" o:connecttype="rect"/>
              </v:shapetype>
              <v:shape id="97 Cuadro de texto" o:spid="_x0000_s1027" type="#_x0000_t202" style="position:absolute;margin-left:92.8pt;margin-top:11.7pt;width:2in;height:2in;z-index:2516710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" fillcolor="black [3200]" strokecolor="black [1600]" strokeweight="2pt">
                <v:textbox style="mso-fit-shape-to-text:t">
                  <w:txbxContent>
                    <w:p w:rsidR="004B6DC2" w:rsidRPr="004B6DC2" w:rsidRDefault="004B6DC2" w:rsidP="004B6DC2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PRODUCTOS A LA VENTA EN LA PANADERIA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50FA1CFC" wp14:editId="2636C052">
            <wp:extent cx="1292772" cy="1371921"/>
            <wp:effectExtent l="0" t="0" r="3175" b="0"/>
            <wp:docPr id="9" name="Imagen 9" descr="C:\Program Files (x86)\Picto Selector\png\ARASAAC Symbol Set\2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Picto Selector\png\ARASAAC Symbol Set\286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343" cy="137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page" w:tblpX="8542" w:tblpY="52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171"/>
      </w:tblGrid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rPr>
                <w:b/>
                <w:sz w:val="28"/>
                <w:szCs w:val="30"/>
              </w:rPr>
            </w:pPr>
          </w:p>
        </w:tc>
      </w:tr>
    </w:tbl>
    <w:p w:rsidR="004B6DC2" w:rsidRDefault="004B6DC2">
      <w:pPr>
        <w:spacing w:after="0" w:line="240" w:lineRule="auto"/>
      </w:pPr>
      <w:r>
        <w:br w:type="page"/>
      </w:r>
    </w:p>
    <w:p w:rsidR="004B6DC2" w:rsidRDefault="004B6DC2">
      <w:pPr>
        <w:spacing w:after="0" w:line="240" w:lineRule="auto"/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C40AC6E" wp14:editId="7823C86E">
                <wp:simplePos x="0" y="0"/>
                <wp:positionH relativeFrom="column">
                  <wp:posOffset>1464288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8575" b="15875"/>
                <wp:wrapNone/>
                <wp:docPr id="97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C2E" w:rsidRPr="006E3C2E" w:rsidRDefault="006E3C2E" w:rsidP="006E3C2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4B6DC2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LA PANADERIA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40AC6E" id="_x0000_s1028" type="#_x0000_t202" style="position:absolute;margin-left:115.3pt;margin-top:0;width:2in;height:2in;z-index:2516556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" fillcolor="white [3201]" strokecolor="black [3200]" strokeweight="2pt">
                <v:textbox style="mso-fit-shape-to-text:t">
                  <w:txbxContent>
                    <w:p w:rsidR="006E3C2E" w:rsidRPr="006E3C2E" w:rsidRDefault="006E3C2E" w:rsidP="006E3C2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4B6DC2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LA PANADERIA </w:t>
                      </w:r>
                    </w:p>
                  </w:txbxContent>
                </v:textbox>
              </v:shape>
            </w:pict>
          </mc:Fallback>
        </mc:AlternateContent>
      </w:r>
    </w:p>
    <w:p w:rsidR="006E3C2E" w:rsidRDefault="006E3C2E"/>
    <w:p w:rsidR="006E3C2E" w:rsidRDefault="006E3C2E"/>
    <w:p w:rsidR="006E3C2E" w:rsidRDefault="006E3C2E"/>
    <w:tbl>
      <w:tblPr>
        <w:tblStyle w:val="Tablaconcuadrcula"/>
        <w:tblpPr w:leftFromText="141" w:rightFromText="141" w:vertAnchor="text" w:horzAnchor="margin" w:tblpY="138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268"/>
      </w:tblGrid>
      <w:tr w:rsidR="00DA6D84" w:rsidRPr="000306FA" w:rsidTr="00630626">
        <w:tc>
          <w:tcPr>
            <w:tcW w:w="251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0827E78" wp14:editId="493A8687">
                  <wp:extent cx="924560" cy="798436"/>
                  <wp:effectExtent l="0" t="0" r="8890" b="1905"/>
                  <wp:docPr id="73" name="Imagen 73" descr="C:\Program Files (x86)\Picto Selector\png\ARASAAC Symbol Set\2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Picto Selector\png\ARASAAC Symbol Set\249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641"/>
                          <a:stretch/>
                        </pic:blipFill>
                        <pic:spPr bwMode="auto">
                          <a:xfrm>
                            <a:off x="0" y="0"/>
                            <a:ext cx="925028" cy="79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PAN 1 €</w:t>
            </w:r>
          </w:p>
        </w:tc>
        <w:tc>
          <w:tcPr>
            <w:tcW w:w="2268" w:type="dxa"/>
          </w:tcPr>
          <w:p w:rsidR="00DA6D84" w:rsidRDefault="00DA6D84" w:rsidP="00DA6D84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  <w:p w:rsidR="00DA6D84" w:rsidRPr="00CD4E62" w:rsidRDefault="00DA6D84" w:rsidP="00DA6D84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547C713" wp14:editId="0DAD2289">
                  <wp:extent cx="776177" cy="776177"/>
                  <wp:effectExtent l="0" t="0" r="5080" b="5080"/>
                  <wp:docPr id="74" name="Imagen 74" descr="C:\Program Files (x86)\Picto Selector\png\ARASAAC Symbol Set\33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 (x86)\Picto Selector\png\ARASAAC Symbol Set\33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173" cy="776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GALLETAS 1 €</w:t>
            </w:r>
          </w:p>
        </w:tc>
        <w:tc>
          <w:tcPr>
            <w:tcW w:w="226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6129432" wp14:editId="51CC255E">
                  <wp:extent cx="882015" cy="755891"/>
                  <wp:effectExtent l="0" t="0" r="0" b="6350"/>
                  <wp:docPr id="75" name="Imagen 75" descr="C:\Program Files (x86)\Picto Selector\png\ARASAAC Symbol Set\8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 (x86)\Picto Selector\png\ARASAAC Symbol Set\8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488" cy="757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HARINA 1 €</w:t>
            </w:r>
          </w:p>
        </w:tc>
      </w:tr>
      <w:tr w:rsidR="00DA6D84" w:rsidRPr="000306FA" w:rsidTr="00630626">
        <w:tc>
          <w:tcPr>
            <w:tcW w:w="251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FC273DF" wp14:editId="01E3FAFF">
                  <wp:extent cx="968991" cy="968991"/>
                  <wp:effectExtent l="0" t="0" r="0" b="0"/>
                  <wp:docPr id="76" name="Imagen 76" descr="C:\Program Files (x86)\Picto Selector\png\Mulberry Symbol Set\eggs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 (x86)\Picto Selector\png\Mulberry Symbol Set\eggs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58" cy="967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4E62">
              <w:rPr>
                <w:b/>
                <w:sz w:val="28"/>
                <w:szCs w:val="30"/>
              </w:rPr>
              <w:t>HUEVOS 2 €</w:t>
            </w:r>
          </w:p>
        </w:tc>
        <w:tc>
          <w:tcPr>
            <w:tcW w:w="226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220B8F8" wp14:editId="5C64BBA4">
                  <wp:extent cx="839972" cy="839972"/>
                  <wp:effectExtent l="0" t="0" r="0" b="0"/>
                  <wp:docPr id="77" name="Imagen 77" descr="C:\Program Files (x86)\Picto Selector\png\ARASAAC Symbol Set\86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 (x86)\Picto Selector\png\ARASAAC Symbol Set\86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68" cy="83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MAGDALENA 1 €</w:t>
            </w:r>
          </w:p>
        </w:tc>
        <w:tc>
          <w:tcPr>
            <w:tcW w:w="226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F7F603E" wp14:editId="749BDFF2">
                  <wp:extent cx="839972" cy="839972"/>
                  <wp:effectExtent l="0" t="0" r="0" b="0"/>
                  <wp:docPr id="78" name="Imagen 78" descr="C:\Program Files (x86)\Picto Selector\png\ARASAAC Symbol Set\23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Program Files (x86)\Picto Selector\png\ARASAAC Symbol Set\23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68" cy="83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DONUT 1 €</w:t>
            </w:r>
          </w:p>
        </w:tc>
      </w:tr>
      <w:tr w:rsidR="00DA6D84" w:rsidRPr="000306FA" w:rsidTr="00630626">
        <w:tc>
          <w:tcPr>
            <w:tcW w:w="251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AEB3450" wp14:editId="4C429C08">
                  <wp:extent cx="776177" cy="776177"/>
                  <wp:effectExtent l="0" t="0" r="5080" b="5080"/>
                  <wp:docPr id="79" name="Imagen 79" descr="C:\Program Files (x86)\Picto Selector\png\ARASAAC Symbol Set\254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Program Files (x86)\Picto Selector\png\ARASAAC Symbol Set\254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173" cy="776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TARTA DE CUMPLEAÑOS 5 €</w:t>
            </w:r>
          </w:p>
        </w:tc>
        <w:tc>
          <w:tcPr>
            <w:tcW w:w="2268" w:type="dxa"/>
          </w:tcPr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268B6E0" wp14:editId="763C6C4A">
                  <wp:extent cx="881447" cy="914400"/>
                  <wp:effectExtent l="0" t="0" r="0" b="0"/>
                  <wp:docPr id="80" name="Imagen 80" descr="C:\Program Files (x86)\Picto Selector\png\ARASAAC Symbol Set\292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Program Files (x86)\Picto Selector\png\ARASAAC Symbol Set\2922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55" t="7747" r="15493" b="14084"/>
                          <a:stretch/>
                        </pic:blipFill>
                        <pic:spPr bwMode="auto">
                          <a:xfrm>
                            <a:off x="0" y="0"/>
                            <a:ext cx="881443" cy="914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A6D84" w:rsidRPr="00CD4E62" w:rsidRDefault="00DA6D84" w:rsidP="00DA6D84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TARTA DE CHOCOLATE 4 €</w:t>
            </w:r>
          </w:p>
        </w:tc>
        <w:tc>
          <w:tcPr>
            <w:tcW w:w="2268" w:type="dxa"/>
          </w:tcPr>
          <w:p w:rsidR="00DA6D84" w:rsidRPr="00CD4E62" w:rsidRDefault="00DA6D84" w:rsidP="00DA6D84">
            <w:pPr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     </w:t>
            </w:r>
            <w:r w:rsidR="00630626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7134693" wp14:editId="09873A44">
                  <wp:extent cx="1187531" cy="760021"/>
                  <wp:effectExtent l="0" t="0" r="0" b="2540"/>
                  <wp:docPr id="83" name="Imagen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D4DEDD9B-9E94-40C5-A479-46E9B87B571A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126" cy="766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0626">
              <w:rPr>
                <w:b/>
                <w:sz w:val="28"/>
                <w:szCs w:val="30"/>
              </w:rPr>
              <w:t xml:space="preserve">PAN DE </w:t>
            </w:r>
            <w:r w:rsidR="00630626" w:rsidRPr="00630626">
              <w:rPr>
                <w:b/>
                <w:sz w:val="24"/>
                <w:szCs w:val="30"/>
              </w:rPr>
              <w:t xml:space="preserve">HAMBURGUESA </w:t>
            </w:r>
            <w:r w:rsidR="00630626">
              <w:rPr>
                <w:b/>
                <w:sz w:val="28"/>
                <w:szCs w:val="30"/>
              </w:rPr>
              <w:t>1€</w:t>
            </w:r>
          </w:p>
        </w:tc>
      </w:tr>
    </w:tbl>
    <w:tbl>
      <w:tblPr>
        <w:tblStyle w:val="Tablaconcuadrcula"/>
        <w:tblpPr w:leftFromText="141" w:rightFromText="141" w:vertAnchor="text" w:horzAnchor="page" w:tblpX="7910" w:tblpY="180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410"/>
      </w:tblGrid>
      <w:tr w:rsidR="006E3C2E" w:rsidRPr="000306FA" w:rsidTr="009F0486">
        <w:tc>
          <w:tcPr>
            <w:tcW w:w="2518" w:type="dxa"/>
          </w:tcPr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3D2F369" wp14:editId="6ED0B92A">
                  <wp:extent cx="925033" cy="925033"/>
                  <wp:effectExtent l="0" t="0" r="8890" b="8890"/>
                  <wp:docPr id="89" name="Imagen 89" descr="C:\Program Files (x86)\Picto Selector\png\ARASAAC Symbol Set\2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Picto Selector\png\ARASAAC Symbol Set\2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028" cy="925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PAN 1 €</w:t>
            </w:r>
          </w:p>
        </w:tc>
        <w:tc>
          <w:tcPr>
            <w:tcW w:w="2268" w:type="dxa"/>
          </w:tcPr>
          <w:p w:rsidR="006E3C2E" w:rsidRDefault="006E3C2E" w:rsidP="006E3C2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  <w:p w:rsidR="006E3C2E" w:rsidRPr="00CD4E62" w:rsidRDefault="006E3C2E" w:rsidP="006E3C2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85C7F09" wp14:editId="6F8262FE">
                  <wp:extent cx="776177" cy="776177"/>
                  <wp:effectExtent l="0" t="0" r="5080" b="5080"/>
                  <wp:docPr id="90" name="Imagen 90" descr="C:\Program Files (x86)\Picto Selector\png\ARASAAC Symbol Set\33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 (x86)\Picto Selector\png\ARASAAC Symbol Set\33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173" cy="776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C2E" w:rsidRPr="00CD4E62" w:rsidRDefault="006E3C2E" w:rsidP="006E3C2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GALLETAS 1 €</w:t>
            </w:r>
          </w:p>
        </w:tc>
        <w:tc>
          <w:tcPr>
            <w:tcW w:w="2410" w:type="dxa"/>
          </w:tcPr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81CAB99" wp14:editId="7EEFFA33">
                  <wp:extent cx="882502" cy="882502"/>
                  <wp:effectExtent l="0" t="0" r="0" b="0"/>
                  <wp:docPr id="91" name="Imagen 91" descr="C:\Program Files (x86)\Picto Selector\png\ARASAAC Symbol Set\8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 (x86)\Picto Selector\png\ARASAAC Symbol Set\8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497" cy="882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HARINA 1 €</w:t>
            </w:r>
          </w:p>
        </w:tc>
      </w:tr>
      <w:tr w:rsidR="006E3C2E" w:rsidRPr="000306FA" w:rsidTr="009F0486">
        <w:tc>
          <w:tcPr>
            <w:tcW w:w="2518" w:type="dxa"/>
          </w:tcPr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75E6CD7" wp14:editId="5C8246C0">
                  <wp:extent cx="968991" cy="968991"/>
                  <wp:effectExtent l="0" t="0" r="0" b="0"/>
                  <wp:docPr id="92" name="Imagen 92" descr="C:\Program Files (x86)\Picto Selector\png\Mulberry Symbol Set\eggs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 (x86)\Picto Selector\png\Mulberry Symbol Set\eggs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58" cy="967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4E62">
              <w:rPr>
                <w:b/>
                <w:sz w:val="28"/>
                <w:szCs w:val="30"/>
              </w:rPr>
              <w:t>HUEVOS 2 €</w:t>
            </w:r>
          </w:p>
        </w:tc>
        <w:tc>
          <w:tcPr>
            <w:tcW w:w="2268" w:type="dxa"/>
          </w:tcPr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CE11B01" wp14:editId="32D5B461">
                  <wp:extent cx="839972" cy="839972"/>
                  <wp:effectExtent l="0" t="0" r="0" b="0"/>
                  <wp:docPr id="93" name="Imagen 93" descr="C:\Program Files (x86)\Picto Selector\png\ARASAAC Symbol Set\86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 (x86)\Picto Selector\png\ARASAAC Symbol Set\86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68" cy="83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MAGDALENA 1 €</w:t>
            </w:r>
          </w:p>
        </w:tc>
        <w:tc>
          <w:tcPr>
            <w:tcW w:w="2410" w:type="dxa"/>
          </w:tcPr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B75BDDC" wp14:editId="7F018BD7">
                  <wp:extent cx="839972" cy="839972"/>
                  <wp:effectExtent l="0" t="0" r="0" b="0"/>
                  <wp:docPr id="94" name="Imagen 94" descr="C:\Program Files (x86)\Picto Selector\png\ARASAAC Symbol Set\23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Program Files (x86)\Picto Selector\png\ARASAAC Symbol Set\23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68" cy="83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C2E" w:rsidRPr="00CD4E62" w:rsidRDefault="006E3C2E" w:rsidP="006E3C2E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DONUT 1 €</w:t>
            </w:r>
          </w:p>
        </w:tc>
      </w:tr>
      <w:tr w:rsidR="00723722" w:rsidRPr="000306FA" w:rsidTr="009F0486">
        <w:tc>
          <w:tcPr>
            <w:tcW w:w="2518" w:type="dxa"/>
          </w:tcPr>
          <w:p w:rsidR="00723722" w:rsidRPr="00CD4E62" w:rsidRDefault="00723722" w:rsidP="00723722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95EBF06" wp14:editId="42D33633">
                  <wp:extent cx="776177" cy="776177"/>
                  <wp:effectExtent l="0" t="0" r="5080" b="5080"/>
                  <wp:docPr id="95" name="Imagen 95" descr="C:\Program Files (x86)\Picto Selector\png\ARASAAC Symbol Set\254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Program Files (x86)\Picto Selector\png\ARASAAC Symbol Set\254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173" cy="776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722" w:rsidRPr="00CD4E62" w:rsidRDefault="00723722" w:rsidP="00723722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TARTA DE CUMPLEAÑOS 5 €</w:t>
            </w:r>
          </w:p>
        </w:tc>
        <w:tc>
          <w:tcPr>
            <w:tcW w:w="2268" w:type="dxa"/>
          </w:tcPr>
          <w:p w:rsidR="00723722" w:rsidRPr="00CD4E62" w:rsidRDefault="00723722" w:rsidP="00723722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BD32775" wp14:editId="2E9D80AE">
                  <wp:extent cx="789867" cy="819397"/>
                  <wp:effectExtent l="0" t="0" r="0" b="0"/>
                  <wp:docPr id="96" name="Imagen 96" descr="C:\Program Files (x86)\Picto Selector\png\ARASAAC Symbol Set\292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Program Files (x86)\Picto Selector\png\ARASAAC Symbol Set\2922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55" t="7747" r="15493" b="14084"/>
                          <a:stretch/>
                        </pic:blipFill>
                        <pic:spPr bwMode="auto">
                          <a:xfrm>
                            <a:off x="0" y="0"/>
                            <a:ext cx="791489" cy="8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3722" w:rsidRPr="00CD4E62" w:rsidRDefault="00723722" w:rsidP="00723722">
            <w:pPr>
              <w:jc w:val="center"/>
              <w:rPr>
                <w:b/>
                <w:sz w:val="28"/>
                <w:szCs w:val="30"/>
              </w:rPr>
            </w:pPr>
            <w:r w:rsidRPr="00CD4E62">
              <w:rPr>
                <w:b/>
                <w:sz w:val="28"/>
                <w:szCs w:val="30"/>
              </w:rPr>
              <w:t>TARTA DE CHOCOLATE 4 €</w:t>
            </w:r>
          </w:p>
        </w:tc>
        <w:tc>
          <w:tcPr>
            <w:tcW w:w="2410" w:type="dxa"/>
          </w:tcPr>
          <w:p w:rsidR="00723722" w:rsidRPr="00CD4E62" w:rsidRDefault="00723722" w:rsidP="00723722">
            <w:pPr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     </w:t>
            </w: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B5E707F" wp14:editId="210E9773">
                  <wp:extent cx="1187531" cy="760021"/>
                  <wp:effectExtent l="0" t="0" r="0" b="2540"/>
                  <wp:docPr id="85" name="Imagen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D4DEDD9B-9E94-40C5-A479-46E9B87B571A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126" cy="766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PAN DE </w:t>
            </w:r>
            <w:r w:rsidRPr="00630626">
              <w:rPr>
                <w:b/>
                <w:sz w:val="24"/>
                <w:szCs w:val="30"/>
              </w:rPr>
              <w:t xml:space="preserve">HAMBURGUESA </w:t>
            </w:r>
            <w:r>
              <w:rPr>
                <w:b/>
                <w:sz w:val="28"/>
                <w:szCs w:val="30"/>
              </w:rPr>
              <w:t>1€</w:t>
            </w:r>
          </w:p>
        </w:tc>
      </w:tr>
    </w:tbl>
    <w:p w:rsidR="000306FA" w:rsidRDefault="006E3C2E">
      <w:r>
        <w:t xml:space="preserve">  </w:t>
      </w:r>
    </w:p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p w:rsidR="006E3C2E" w:rsidRDefault="006E3C2E"/>
    <w:tbl>
      <w:tblPr>
        <w:tblStyle w:val="Tablaconcuadrcula"/>
        <w:tblpPr w:leftFromText="141" w:rightFromText="141" w:vertAnchor="text" w:horzAnchor="page" w:tblpX="8598" w:tblpY="2431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44548E" w:rsidRPr="000306FA" w:rsidTr="0044548E">
        <w:tc>
          <w:tcPr>
            <w:tcW w:w="2376" w:type="dxa"/>
            <w:shd w:val="clear" w:color="auto" w:fill="DBE5F1" w:themeFill="accent1" w:themeFillTint="33"/>
          </w:tcPr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noProof/>
                <w:lang w:eastAsia="es-E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D42D64E" wp14:editId="28241EBE">
                      <wp:simplePos x="0" y="0"/>
                      <wp:positionH relativeFrom="column">
                        <wp:posOffset>475378</wp:posOffset>
                      </wp:positionH>
                      <wp:positionV relativeFrom="paragraph">
                        <wp:posOffset>-1102644</wp:posOffset>
                      </wp:positionV>
                      <wp:extent cx="3248025" cy="736600"/>
                      <wp:effectExtent l="0" t="0" r="28575" b="25400"/>
                      <wp:wrapNone/>
                      <wp:docPr id="99" name="9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48025" cy="7366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4548E" w:rsidRPr="00324BB8" w:rsidRDefault="0044548E" w:rsidP="0044548E">
                                  <w:pPr>
                                    <w:jc w:val="center"/>
                                    <w:rPr>
                                      <w:sz w:val="72"/>
                                      <w:szCs w:val="72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9207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324BB8">
                                    <w:rPr>
                                      <w:sz w:val="72"/>
                                      <w:szCs w:val="72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9207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 xml:space="preserve">PRODUCTOS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1D42D64E" id="99 Cuadro de texto" o:spid="_x0000_s1028" type="#_x0000_t202" style="position:absolute;left:0;text-align:left;margin-left:37.45pt;margin-top:-86.8pt;width:255.75pt;height:5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" fillcolor="black [3200]" strokecolor="black [1600]" strokeweight="2pt">
                      <v:textbox>
                        <w:txbxContent>
                          <w:p w:rsidR="0044548E" w:rsidRPr="00324BB8" w:rsidRDefault="0044548E" w:rsidP="0044548E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4548E" w:rsidRPr="000306FA" w:rsidTr="0044548E">
        <w:tc>
          <w:tcPr>
            <w:tcW w:w="2376" w:type="dxa"/>
            <w:shd w:val="clear" w:color="auto" w:fill="DBE5F1" w:themeFill="accent1" w:themeFillTint="33"/>
          </w:tcPr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4548E" w:rsidRPr="000306FA" w:rsidTr="0044548E">
        <w:tc>
          <w:tcPr>
            <w:tcW w:w="2376" w:type="dxa"/>
            <w:shd w:val="clear" w:color="auto" w:fill="DBE5F1" w:themeFill="accent1" w:themeFillTint="33"/>
          </w:tcPr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4548E" w:rsidRPr="00CD4E62" w:rsidRDefault="0044548E" w:rsidP="0044548E">
            <w:pPr>
              <w:rPr>
                <w:b/>
                <w:sz w:val="28"/>
                <w:szCs w:val="30"/>
              </w:rPr>
            </w:pPr>
          </w:p>
        </w:tc>
      </w:tr>
    </w:tbl>
    <w:p w:rsidR="006E3C2E" w:rsidRDefault="0044548E">
      <w:r>
        <w:rPr>
          <w:noProof/>
          <w:lang w:eastAsia="es-ES"/>
        </w:rPr>
        <w:drawing>
          <wp:inline distT="0" distB="0" distL="0" distR="0" wp14:anchorId="42A34B8E" wp14:editId="0D964EF9">
            <wp:extent cx="4722125" cy="6113780"/>
            <wp:effectExtent l="0" t="0" r="2540" b="1270"/>
            <wp:docPr id="98" name="Imagen 98" descr="C:\Program Files (x86)\Picto Selector\png\ARASAAC Symbol Set\3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Picto Selector\png\ARASAAC Symbol Set\300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22" cy="612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6B2" w:rsidRDefault="001516B2"/>
    <w:p w:rsidR="004B6DC2" w:rsidRDefault="004B6DC2">
      <w:r>
        <w:rPr>
          <w:noProof/>
          <w:lang w:eastAsia="es-ES"/>
        </w:rPr>
        <w:lastRenderedPageBreak/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2562</wp:posOffset>
            </wp:positionH>
            <wp:positionV relativeFrom="paragraph">
              <wp:posOffset>-3744</wp:posOffset>
            </wp:positionV>
            <wp:extent cx="1402080" cy="1513489"/>
            <wp:effectExtent l="0" t="0" r="7620" b="0"/>
            <wp:wrapNone/>
            <wp:docPr id="28" name="Imagen 28" descr="C:\Program Files (x86)\Picto Selector\png\ARASAAC Symbol Set\3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Picto Selector\png\ARASAAC Symbol Set\300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51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43F6A16" wp14:editId="4FD5AB21">
                <wp:simplePos x="0" y="0"/>
                <wp:positionH relativeFrom="margin">
                  <wp:align>right</wp:align>
                </wp:positionH>
                <wp:positionV relativeFrom="paragraph">
                  <wp:posOffset>322580</wp:posOffset>
                </wp:positionV>
                <wp:extent cx="1828800" cy="1828800"/>
                <wp:effectExtent l="0" t="0" r="26670" b="12700"/>
                <wp:wrapNone/>
                <wp:docPr id="27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6DC2" w:rsidRPr="004B6DC2" w:rsidRDefault="004B6DC2" w:rsidP="004B6DC2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PRODUCTOS A LA VENTA EN LA 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CARNICERIA</w:t>
                            </w: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3F6A16" id="_x0000_s1030" type="#_x0000_t202" style="position:absolute;margin-left:92.8pt;margin-top:25.4pt;width:2in;height:2in;z-index:2516730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" fillcolor="black [3200]" strokecolor="black [1600]" strokeweight="2pt">
                <v:textbox style="mso-fit-shape-to-text:t">
                  <w:txbxContent>
                    <w:p w:rsidR="004B6DC2" w:rsidRPr="004B6DC2" w:rsidRDefault="004B6DC2" w:rsidP="004B6DC2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PRODUCTOS A LA VENTA EN LA 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CARNICERIA</w:t>
                      </w: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1994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171"/>
      </w:tblGrid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467" w:tblpY="2144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171"/>
      </w:tblGrid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B6DC2" w:rsidRPr="000306FA" w:rsidTr="004B6DC2">
        <w:tc>
          <w:tcPr>
            <w:tcW w:w="2376" w:type="dxa"/>
            <w:shd w:val="clear" w:color="auto" w:fill="DBE5F1" w:themeFill="accent1" w:themeFillTint="33"/>
          </w:tcPr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171" w:type="dxa"/>
            <w:shd w:val="clear" w:color="auto" w:fill="DBE5F1" w:themeFill="accent1" w:themeFillTint="33"/>
          </w:tcPr>
          <w:p w:rsidR="004B6DC2" w:rsidRPr="00CD4E62" w:rsidRDefault="004B6DC2" w:rsidP="004B6DC2">
            <w:pPr>
              <w:rPr>
                <w:b/>
                <w:sz w:val="28"/>
                <w:szCs w:val="30"/>
              </w:rPr>
            </w:pPr>
          </w:p>
        </w:tc>
      </w:tr>
    </w:tbl>
    <w:p w:rsidR="004B6DC2" w:rsidRDefault="004B6DC2">
      <w:pPr>
        <w:spacing w:after="0" w:line="240" w:lineRule="auto"/>
      </w:pPr>
      <w:r>
        <w:br w:type="page"/>
      </w:r>
    </w:p>
    <w:p w:rsidR="004B6DC2" w:rsidRDefault="004B6DC2">
      <w:pPr>
        <w:spacing w:after="0" w:line="240" w:lineRule="auto"/>
      </w:pPr>
    </w:p>
    <w:p w:rsidR="00CD4E62" w:rsidRDefault="00CD4E62">
      <w:r>
        <w:t xml:space="preserve"> </w:t>
      </w:r>
      <w:r w:rsidR="00DA6D84">
        <w:t xml:space="preserve">   </w:t>
      </w:r>
      <w:r>
        <w:t xml:space="preserve"> </w:t>
      </w:r>
      <w:r w:rsidR="006E3C2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91DED" wp14:editId="3BBDE8A9">
                <wp:simplePos x="0" y="0"/>
                <wp:positionH relativeFrom="column">
                  <wp:posOffset>970915</wp:posOffset>
                </wp:positionH>
                <wp:positionV relativeFrom="paragraph">
                  <wp:posOffset>-41910</wp:posOffset>
                </wp:positionV>
                <wp:extent cx="1828800" cy="1828800"/>
                <wp:effectExtent l="0" t="0" r="28575" b="15875"/>
                <wp:wrapNone/>
                <wp:docPr id="100" name="10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C2E" w:rsidRPr="006E3C2E" w:rsidRDefault="006E3C2E" w:rsidP="006E3C2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723D09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 LA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364A8B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carnicería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FB91DED" id="100 Cuadro de texto" o:spid="_x0000_s1031" type="#_x0000_t202" style="position:absolute;margin-left:76.45pt;margin-top:-3.3pt;width:2in;height:2in;z-index:251656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" fillcolor="white [3201]" strokecolor="black [3200]" strokeweight="2pt">
                <v:textbox style="mso-fit-shape-to-text:t">
                  <w:txbxContent>
                    <w:p w:rsidR="006E3C2E" w:rsidRPr="006E3C2E" w:rsidRDefault="006E3C2E" w:rsidP="006E3C2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723D09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 LA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364A8B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carnicería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106F7" w:rsidRDefault="00A106F7"/>
    <w:p w:rsidR="000306FA" w:rsidRDefault="000306FA" w:rsidP="00CD4E62"/>
    <w:tbl>
      <w:tblPr>
        <w:tblStyle w:val="Tablaconcuadrcula"/>
        <w:tblpPr w:leftFromText="141" w:rightFromText="141" w:vertAnchor="text" w:horzAnchor="margin" w:tblpY="201"/>
        <w:tblW w:w="0" w:type="auto"/>
        <w:tblLook w:val="04A0" w:firstRow="1" w:lastRow="0" w:firstColumn="1" w:lastColumn="0" w:noHBand="0" w:noVBand="1"/>
      </w:tblPr>
      <w:tblGrid>
        <w:gridCol w:w="2646"/>
        <w:gridCol w:w="2539"/>
        <w:gridCol w:w="2281"/>
      </w:tblGrid>
      <w:tr w:rsidR="00364A8B" w:rsidRPr="000306FA" w:rsidTr="00364A8B">
        <w:tc>
          <w:tcPr>
            <w:tcW w:w="2376" w:type="dxa"/>
          </w:tcPr>
          <w:p w:rsidR="00364A8B" w:rsidRPr="00CD4E62" w:rsidRDefault="00364A8B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54B3ACB" wp14:editId="521B576F">
                  <wp:extent cx="1105468" cy="1105468"/>
                  <wp:effectExtent l="0" t="0" r="0" b="0"/>
                  <wp:docPr id="109" name="Imagen 109" descr="C:\Program Files (x86)\Picto Selector\png\ARASAAC Symbol Set\23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Picto Selector\png\ARASAAC Symbol Set\23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92" cy="1105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FILETE DE TERNERA  </w:t>
            </w:r>
            <w:r w:rsidRPr="001E1313">
              <w:rPr>
                <w:b/>
                <w:sz w:val="32"/>
                <w:szCs w:val="30"/>
              </w:rPr>
              <w:t>5 €</w:t>
            </w:r>
          </w:p>
        </w:tc>
        <w:tc>
          <w:tcPr>
            <w:tcW w:w="2539" w:type="dxa"/>
          </w:tcPr>
          <w:p w:rsidR="00364A8B" w:rsidRDefault="00364A8B" w:rsidP="00364A8B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556290D" wp14:editId="0571CDAA">
                  <wp:extent cx="1201003" cy="1201003"/>
                  <wp:effectExtent l="0" t="0" r="0" b="0"/>
                  <wp:docPr id="110" name="Imagen 110" descr="C:\Program Files (x86)\Picto Selector\png\Mulberry Symbol Set\chicken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Picto Selector\png\Mulberry Symbol Set\chicken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075" cy="120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A8B" w:rsidRPr="00CD4E62" w:rsidRDefault="00364A8B" w:rsidP="00364A8B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POLLO </w:t>
            </w:r>
            <w:r w:rsidRPr="001E1313">
              <w:rPr>
                <w:b/>
                <w:sz w:val="32"/>
                <w:szCs w:val="30"/>
              </w:rPr>
              <w:t>3 €</w:t>
            </w:r>
          </w:p>
        </w:tc>
        <w:tc>
          <w:tcPr>
            <w:tcW w:w="2281" w:type="dxa"/>
          </w:tcPr>
          <w:p w:rsidR="00364A8B" w:rsidRPr="00CD4E62" w:rsidRDefault="00364A8B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9EBA2A2" wp14:editId="5FCB23AD">
                  <wp:extent cx="1009934" cy="1009934"/>
                  <wp:effectExtent l="0" t="0" r="0" b="0"/>
                  <wp:docPr id="111" name="Imagen 111" descr="C:\Program Files (x86)\Picto Selector\png\Mulberry Symbol Set\pork chop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 (x86)\Picto Selector\png\Mulberry Symbol Set\pork chop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995" cy="100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CHULETA DE CERDO </w:t>
            </w:r>
            <w:r w:rsidRPr="001E1313">
              <w:rPr>
                <w:b/>
                <w:sz w:val="32"/>
                <w:szCs w:val="30"/>
              </w:rPr>
              <w:t>3 €</w:t>
            </w:r>
          </w:p>
        </w:tc>
      </w:tr>
      <w:tr w:rsidR="00364A8B" w:rsidRPr="000306FA" w:rsidTr="00364A8B">
        <w:tc>
          <w:tcPr>
            <w:tcW w:w="2376" w:type="dxa"/>
          </w:tcPr>
          <w:p w:rsidR="00364A8B" w:rsidRPr="00CD4E62" w:rsidRDefault="00364A8B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9A58CE4" wp14:editId="7F1AD8F2">
                  <wp:extent cx="1119116" cy="1119116"/>
                  <wp:effectExtent l="0" t="0" r="5080" b="5080"/>
                  <wp:docPr id="112" name="Imagen 112" descr="C:\Program Files (x86)\Picto Selector\png\ARASAAC Symbol Set\25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 (x86)\Picto Selector\png\ARASAAC Symbol Set\25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241" cy="111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SALCHICHAS 2 €</w:t>
            </w:r>
          </w:p>
        </w:tc>
        <w:tc>
          <w:tcPr>
            <w:tcW w:w="2539" w:type="dxa"/>
          </w:tcPr>
          <w:p w:rsidR="00364A8B" w:rsidRDefault="00364A8B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401BF1D" wp14:editId="120D977A">
                  <wp:extent cx="982639" cy="982639"/>
                  <wp:effectExtent l="0" t="0" r="8255" b="8255"/>
                  <wp:docPr id="113" name="Imagen 113" descr="C:\Program Files (x86)\Picto Selector\png\ARASAAC Symbol Set\26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 (x86)\Picto Selector\png\ARASAAC Symbol Set\261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749" cy="982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A8B" w:rsidRPr="00CD4E62" w:rsidRDefault="00364A8B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HAMBURGUESA 2 €</w:t>
            </w:r>
          </w:p>
        </w:tc>
        <w:tc>
          <w:tcPr>
            <w:tcW w:w="2281" w:type="dxa"/>
          </w:tcPr>
          <w:p w:rsidR="00364A8B" w:rsidRPr="00CD4E62" w:rsidRDefault="00473CD0" w:rsidP="00473CD0">
            <w:pPr>
              <w:jc w:val="center"/>
              <w:rPr>
                <w:b/>
                <w:sz w:val="28"/>
                <w:szCs w:val="30"/>
              </w:rPr>
            </w:pPr>
            <w:r w:rsidRPr="00473CD0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D00865F" wp14:editId="082FB8D1">
                  <wp:extent cx="1198303" cy="937631"/>
                  <wp:effectExtent l="0" t="0" r="1905" b="0"/>
                  <wp:docPr id="3" name="Imagen 3" descr="C:\Program Files (x86)\Picto Selector\png\ARASAAC Symbol Set\7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Picto Selector\png\ARASAAC Symbol Set\700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892" b="9861"/>
                          <a:stretch/>
                        </pic:blipFill>
                        <pic:spPr bwMode="auto">
                          <a:xfrm>
                            <a:off x="0" y="0"/>
                            <a:ext cx="1200179" cy="939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COSTILLAS 4 </w:t>
            </w:r>
            <w:r w:rsidR="00364A8B">
              <w:rPr>
                <w:b/>
                <w:sz w:val="28"/>
                <w:szCs w:val="30"/>
              </w:rPr>
              <w:t>€</w:t>
            </w:r>
          </w:p>
        </w:tc>
      </w:tr>
      <w:tr w:rsidR="00364A8B" w:rsidRPr="000306FA" w:rsidTr="00364A8B">
        <w:tc>
          <w:tcPr>
            <w:tcW w:w="2376" w:type="dxa"/>
          </w:tcPr>
          <w:p w:rsidR="00364A8B" w:rsidRPr="00CD4E62" w:rsidRDefault="001E1313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98FA0AD" wp14:editId="3613C5A6">
                  <wp:extent cx="1535621" cy="927735"/>
                  <wp:effectExtent l="0" t="0" r="7620" b="571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arne-picada-de-ternera.jpg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79"/>
                          <a:stretch/>
                        </pic:blipFill>
                        <pic:spPr bwMode="auto">
                          <a:xfrm>
                            <a:off x="0" y="0"/>
                            <a:ext cx="1538612" cy="9295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CARNE PICADA 4 </w:t>
            </w:r>
            <w:r w:rsidR="00364A8B">
              <w:rPr>
                <w:b/>
                <w:sz w:val="28"/>
                <w:szCs w:val="30"/>
              </w:rPr>
              <w:t>€</w:t>
            </w:r>
          </w:p>
        </w:tc>
        <w:tc>
          <w:tcPr>
            <w:tcW w:w="2539" w:type="dxa"/>
          </w:tcPr>
          <w:p w:rsidR="00364A8B" w:rsidRPr="00CD4E62" w:rsidRDefault="009932A3" w:rsidP="009932A3">
            <w:pPr>
              <w:jc w:val="center"/>
              <w:rPr>
                <w:b/>
                <w:sz w:val="28"/>
                <w:szCs w:val="30"/>
              </w:rPr>
            </w:pPr>
            <w:r w:rsidRPr="00D47FD4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5CC00FA" wp14:editId="6E4E5A2C">
                  <wp:extent cx="963361" cy="963361"/>
                  <wp:effectExtent l="0" t="0" r="8255" b="8255"/>
                  <wp:docPr id="8" name="Imagen 8" descr="C:\Program Files (x86)\Picto Selector\png\ARASAAC Symbol Set\282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Picto Selector\png\ARASAAC Symbol Set\282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57" cy="965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CHULETA DE CORDERO 5</w:t>
            </w:r>
            <w:r w:rsidR="00364A8B">
              <w:rPr>
                <w:b/>
                <w:sz w:val="28"/>
                <w:szCs w:val="30"/>
              </w:rPr>
              <w:t xml:space="preserve"> €</w:t>
            </w:r>
          </w:p>
        </w:tc>
        <w:tc>
          <w:tcPr>
            <w:tcW w:w="2281" w:type="dxa"/>
          </w:tcPr>
          <w:p w:rsidR="00364A8B" w:rsidRDefault="008A4381" w:rsidP="009932A3">
            <w:pPr>
              <w:jc w:val="center"/>
              <w:rPr>
                <w:b/>
                <w:sz w:val="28"/>
                <w:szCs w:val="30"/>
              </w:rPr>
            </w:pPr>
            <w:r w:rsidRPr="008A4381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6EA5806" wp14:editId="373F8C30">
                  <wp:extent cx="982638" cy="982638"/>
                  <wp:effectExtent l="0" t="0" r="0" b="0"/>
                  <wp:docPr id="208" name="Imagen 208" descr="C:\Program Files (x86)\Picto Selector\png\Mulberry Symbol Set\egg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Program Files (x86)\Picto Selector\png\Mulberry Symbol Set\egg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826" cy="983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A8B" w:rsidRPr="00CD4E62" w:rsidRDefault="008A4381" w:rsidP="00364A8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HUEVOS</w:t>
            </w:r>
            <w:r w:rsidR="009932A3">
              <w:rPr>
                <w:b/>
                <w:sz w:val="28"/>
                <w:szCs w:val="30"/>
              </w:rPr>
              <w:t xml:space="preserve"> 2 € </w:t>
            </w:r>
          </w:p>
        </w:tc>
      </w:tr>
    </w:tbl>
    <w:tbl>
      <w:tblPr>
        <w:tblStyle w:val="Tablaconcuadrcula"/>
        <w:tblpPr w:leftFromText="141" w:rightFromText="141" w:vertAnchor="text" w:horzAnchor="page" w:tblpX="7996" w:tblpY="238"/>
        <w:tblW w:w="0" w:type="auto"/>
        <w:tblLook w:val="04A0" w:firstRow="1" w:lastRow="0" w:firstColumn="1" w:lastColumn="0" w:noHBand="0" w:noVBand="1"/>
      </w:tblPr>
      <w:tblGrid>
        <w:gridCol w:w="2646"/>
        <w:gridCol w:w="2539"/>
        <w:gridCol w:w="2281"/>
      </w:tblGrid>
      <w:tr w:rsidR="0089356C" w:rsidRPr="000306FA" w:rsidTr="0021266B">
        <w:tc>
          <w:tcPr>
            <w:tcW w:w="2376" w:type="dxa"/>
          </w:tcPr>
          <w:p w:rsidR="0089356C" w:rsidRPr="00CD4E62" w:rsidRDefault="0089356C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9EDDF7F" wp14:editId="25A3DA56">
                  <wp:extent cx="1105468" cy="1105468"/>
                  <wp:effectExtent l="0" t="0" r="0" b="0"/>
                  <wp:docPr id="118" name="Imagen 118" descr="C:\Program Files (x86)\Picto Selector\png\ARASAAC Symbol Set\23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Picto Selector\png\ARASAAC Symbol Set\23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92" cy="1105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FILETE DE TERNERA  </w:t>
            </w:r>
            <w:r w:rsidRPr="001E1313">
              <w:rPr>
                <w:b/>
                <w:sz w:val="32"/>
                <w:szCs w:val="30"/>
              </w:rPr>
              <w:t>5 €</w:t>
            </w:r>
          </w:p>
        </w:tc>
        <w:tc>
          <w:tcPr>
            <w:tcW w:w="2539" w:type="dxa"/>
          </w:tcPr>
          <w:p w:rsidR="0089356C" w:rsidRDefault="0089356C" w:rsidP="0021266B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9FBEEDC" wp14:editId="71072AB0">
                  <wp:extent cx="1201003" cy="1201003"/>
                  <wp:effectExtent l="0" t="0" r="0" b="0"/>
                  <wp:docPr id="119" name="Imagen 119" descr="C:\Program Files (x86)\Picto Selector\png\Mulberry Symbol Set\chicken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Picto Selector\png\Mulberry Symbol Set\chicken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075" cy="120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356C" w:rsidRPr="00CD4E62" w:rsidRDefault="0089356C" w:rsidP="0021266B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POLLO </w:t>
            </w:r>
            <w:r w:rsidRPr="001E1313">
              <w:rPr>
                <w:b/>
                <w:sz w:val="32"/>
                <w:szCs w:val="30"/>
              </w:rPr>
              <w:t>3 €</w:t>
            </w:r>
          </w:p>
        </w:tc>
        <w:tc>
          <w:tcPr>
            <w:tcW w:w="2281" w:type="dxa"/>
          </w:tcPr>
          <w:p w:rsidR="0089356C" w:rsidRPr="00CD4E62" w:rsidRDefault="0089356C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AFD87B1" wp14:editId="2B4B5E8E">
                  <wp:extent cx="1009934" cy="1009934"/>
                  <wp:effectExtent l="0" t="0" r="0" b="0"/>
                  <wp:docPr id="120" name="Imagen 120" descr="C:\Program Files (x86)\Picto Selector\png\Mulberry Symbol Set\pork chop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 (x86)\Picto Selector\png\Mulberry Symbol Set\pork chop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995" cy="100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CHULETA DE CERDO </w:t>
            </w:r>
            <w:r w:rsidRPr="001E1313">
              <w:rPr>
                <w:b/>
                <w:sz w:val="32"/>
                <w:szCs w:val="30"/>
              </w:rPr>
              <w:t>3 €</w:t>
            </w:r>
          </w:p>
        </w:tc>
      </w:tr>
      <w:tr w:rsidR="0089356C" w:rsidRPr="000306FA" w:rsidTr="0021266B">
        <w:tc>
          <w:tcPr>
            <w:tcW w:w="2376" w:type="dxa"/>
          </w:tcPr>
          <w:p w:rsidR="0089356C" w:rsidRPr="00CD4E62" w:rsidRDefault="0089356C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5772B7B" wp14:editId="47CBC282">
                  <wp:extent cx="1119116" cy="1119116"/>
                  <wp:effectExtent l="0" t="0" r="5080" b="5080"/>
                  <wp:docPr id="121" name="Imagen 121" descr="C:\Program Files (x86)\Picto Selector\png\ARASAAC Symbol Set\25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 (x86)\Picto Selector\png\ARASAAC Symbol Set\25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241" cy="111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SALCHICHAS </w:t>
            </w:r>
            <w:r w:rsidRPr="001E1313">
              <w:rPr>
                <w:b/>
                <w:sz w:val="32"/>
                <w:szCs w:val="30"/>
              </w:rPr>
              <w:t>2 €</w:t>
            </w:r>
          </w:p>
        </w:tc>
        <w:tc>
          <w:tcPr>
            <w:tcW w:w="2539" w:type="dxa"/>
          </w:tcPr>
          <w:p w:rsidR="0089356C" w:rsidRDefault="0089356C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EF1D13C" wp14:editId="4DF4ED19">
                  <wp:extent cx="982639" cy="982639"/>
                  <wp:effectExtent l="0" t="0" r="8255" b="8255"/>
                  <wp:docPr id="122" name="Imagen 122" descr="C:\Program Files (x86)\Picto Selector\png\ARASAAC Symbol Set\26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 (x86)\Picto Selector\png\ARASAAC Symbol Set\261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749" cy="982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356C" w:rsidRPr="00CD4E62" w:rsidRDefault="0089356C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HAMBURGUESA 2 €</w:t>
            </w:r>
          </w:p>
        </w:tc>
        <w:tc>
          <w:tcPr>
            <w:tcW w:w="2281" w:type="dxa"/>
          </w:tcPr>
          <w:p w:rsidR="0089356C" w:rsidRDefault="00473CD0" w:rsidP="0021266B">
            <w:pPr>
              <w:jc w:val="center"/>
              <w:rPr>
                <w:b/>
                <w:sz w:val="28"/>
                <w:szCs w:val="30"/>
              </w:rPr>
            </w:pPr>
            <w:r w:rsidRPr="00473CD0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198303" cy="937631"/>
                  <wp:effectExtent l="0" t="0" r="1905" b="0"/>
                  <wp:docPr id="2" name="Imagen 2" descr="C:\Program Files (x86)\Picto Selector\png\ARASAAC Symbol Set\7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Picto Selector\png\ARASAAC Symbol Set\700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892" b="9861"/>
                          <a:stretch/>
                        </pic:blipFill>
                        <pic:spPr bwMode="auto">
                          <a:xfrm>
                            <a:off x="0" y="0"/>
                            <a:ext cx="1200179" cy="939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9356C" w:rsidRPr="00CD4E62" w:rsidRDefault="00473CD0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COSTILLAS 4 </w:t>
            </w:r>
            <w:r w:rsidR="0089356C">
              <w:rPr>
                <w:b/>
                <w:sz w:val="28"/>
                <w:szCs w:val="30"/>
              </w:rPr>
              <w:t>€</w:t>
            </w:r>
          </w:p>
        </w:tc>
      </w:tr>
      <w:tr w:rsidR="0089356C" w:rsidRPr="000306FA" w:rsidTr="0021266B">
        <w:tc>
          <w:tcPr>
            <w:tcW w:w="2376" w:type="dxa"/>
          </w:tcPr>
          <w:p w:rsidR="0089356C" w:rsidRDefault="00473CD0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535621" cy="927735"/>
                  <wp:effectExtent l="0" t="0" r="7620" b="571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arne-picada-de-ternera.jpg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79"/>
                          <a:stretch/>
                        </pic:blipFill>
                        <pic:spPr bwMode="auto">
                          <a:xfrm>
                            <a:off x="0" y="0"/>
                            <a:ext cx="1538612" cy="9295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9356C" w:rsidRPr="00CD4E62" w:rsidRDefault="001E1313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CARNE PICADA 4 €</w:t>
            </w:r>
          </w:p>
        </w:tc>
        <w:tc>
          <w:tcPr>
            <w:tcW w:w="2539" w:type="dxa"/>
          </w:tcPr>
          <w:p w:rsidR="0089356C" w:rsidRDefault="00D47FD4" w:rsidP="0021266B">
            <w:pPr>
              <w:jc w:val="center"/>
              <w:rPr>
                <w:b/>
                <w:sz w:val="28"/>
                <w:szCs w:val="30"/>
              </w:rPr>
            </w:pPr>
            <w:r w:rsidRPr="00D47FD4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866899" cy="866899"/>
                  <wp:effectExtent l="0" t="0" r="9525" b="9525"/>
                  <wp:docPr id="7" name="Imagen 7" descr="C:\Program Files (x86)\Picto Selector\png\ARASAAC Symbol Set\282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Picto Selector\png\ARASAAC Symbol Set\282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38" cy="868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356C" w:rsidRPr="00CD4E62" w:rsidRDefault="009932A3" w:rsidP="0021266B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CHULETA DE CORDERO 5 €</w:t>
            </w:r>
          </w:p>
        </w:tc>
        <w:tc>
          <w:tcPr>
            <w:tcW w:w="2281" w:type="dxa"/>
          </w:tcPr>
          <w:p w:rsidR="0089356C" w:rsidRPr="00CD4E62" w:rsidRDefault="008A4381" w:rsidP="0021266B">
            <w:pPr>
              <w:jc w:val="center"/>
              <w:rPr>
                <w:b/>
                <w:sz w:val="28"/>
                <w:szCs w:val="30"/>
              </w:rPr>
            </w:pPr>
            <w:r w:rsidRPr="008A4381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982638" cy="982638"/>
                  <wp:effectExtent l="0" t="0" r="0" b="0"/>
                  <wp:docPr id="207" name="Imagen 207" descr="C:\Program Files (x86)\Picto Selector\png\Mulberry Symbol Set\egg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Program Files (x86)\Picto Selector\png\Mulberry Symbol Set\egg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826" cy="983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HUEVOS</w:t>
            </w:r>
            <w:r w:rsidR="009932A3">
              <w:rPr>
                <w:b/>
                <w:sz w:val="28"/>
                <w:szCs w:val="30"/>
              </w:rPr>
              <w:t xml:space="preserve"> 2 €</w:t>
            </w:r>
          </w:p>
        </w:tc>
      </w:tr>
    </w:tbl>
    <w:p w:rsidR="0089356C" w:rsidRDefault="0089356C" w:rsidP="00CD4E62">
      <w:r>
        <w:t xml:space="preserve">  </w:t>
      </w:r>
    </w:p>
    <w:p w:rsidR="006E3C2E" w:rsidRDefault="006E3C2E" w:rsidP="00CD4E62"/>
    <w:p w:rsidR="006E3C2E" w:rsidRDefault="006E3C2E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p w:rsidR="004A6180" w:rsidRDefault="004A6180" w:rsidP="00CD4E62"/>
    <w:tbl>
      <w:tblPr>
        <w:tblStyle w:val="Tablaconcuadrcula"/>
        <w:tblpPr w:leftFromText="141" w:rightFromText="141" w:vertAnchor="text" w:horzAnchor="margin" w:tblpXSpec="right" w:tblpY="1435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4A6180" w:rsidRPr="000306FA" w:rsidTr="004A6180">
        <w:tc>
          <w:tcPr>
            <w:tcW w:w="2376" w:type="dxa"/>
            <w:shd w:val="clear" w:color="auto" w:fill="DBE5F1" w:themeFill="accent1" w:themeFillTint="33"/>
          </w:tcPr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A6180" w:rsidRPr="000306FA" w:rsidTr="004A6180">
        <w:tc>
          <w:tcPr>
            <w:tcW w:w="2376" w:type="dxa"/>
            <w:shd w:val="clear" w:color="auto" w:fill="DBE5F1" w:themeFill="accent1" w:themeFillTint="33"/>
          </w:tcPr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A6180" w:rsidRPr="000306FA" w:rsidTr="004A6180">
        <w:tc>
          <w:tcPr>
            <w:tcW w:w="2376" w:type="dxa"/>
            <w:shd w:val="clear" w:color="auto" w:fill="DBE5F1" w:themeFill="accent1" w:themeFillTint="33"/>
          </w:tcPr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A6180" w:rsidRPr="00CD4E62" w:rsidRDefault="004A6180" w:rsidP="004A6180">
            <w:pPr>
              <w:rPr>
                <w:b/>
                <w:sz w:val="28"/>
                <w:szCs w:val="30"/>
              </w:rPr>
            </w:pPr>
          </w:p>
        </w:tc>
      </w:tr>
    </w:tbl>
    <w:p w:rsidR="00723D09" w:rsidRDefault="004B6DC2" w:rsidP="00CD4E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E5761D" wp14:editId="6EF0F087">
                <wp:simplePos x="0" y="0"/>
                <wp:positionH relativeFrom="column">
                  <wp:posOffset>6249035</wp:posOffset>
                </wp:positionH>
                <wp:positionV relativeFrom="paragraph">
                  <wp:posOffset>22620</wp:posOffset>
                </wp:positionV>
                <wp:extent cx="3248025" cy="736600"/>
                <wp:effectExtent l="0" t="0" r="28575" b="25400"/>
                <wp:wrapNone/>
                <wp:docPr id="128" name="12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6180" w:rsidRPr="00324BB8" w:rsidRDefault="004A6180" w:rsidP="004A6180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5E5761D" id="128 Cuadro de texto" o:spid="_x0000_s1032" type="#_x0000_t202" style="position:absolute;margin-left:492.05pt;margin-top:1.8pt;width:255.75pt;height:5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" fillcolor="black [3200]" strokecolor="black [1600]" strokeweight="2pt">
                <v:textbox>
                  <w:txbxContent>
                    <w:p w:rsidR="004A6180" w:rsidRPr="00324BB8" w:rsidRDefault="004A6180" w:rsidP="004A6180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  <w:r w:rsidR="004A6180">
        <w:rPr>
          <w:noProof/>
          <w:lang w:eastAsia="es-ES"/>
        </w:rPr>
        <w:drawing>
          <wp:inline distT="0" distB="0" distL="0" distR="0" wp14:anchorId="0B62F2DF" wp14:editId="6E0C11A0">
            <wp:extent cx="5281683" cy="5677468"/>
            <wp:effectExtent l="0" t="0" r="0" b="0"/>
            <wp:docPr id="127" name="Imagen 127" descr="C:\Program Files (x86)\Picto Selector\png\ARASAAC Symbol Set\3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 (x86)\Picto Selector\png\ARASAAC Symbol Set\3364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683" cy="567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margin" w:tblpY="2727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616" w:tblpY="2727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rPr>
                <w:b/>
                <w:sz w:val="28"/>
                <w:szCs w:val="30"/>
              </w:rPr>
            </w:pPr>
          </w:p>
        </w:tc>
      </w:tr>
    </w:tbl>
    <w:p w:rsidR="00723D09" w:rsidRDefault="00723D09">
      <w:pPr>
        <w:spacing w:after="0" w:line="240" w:lineRule="auto"/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9348A4F" wp14:editId="6FAAE784">
                <wp:simplePos x="0" y="0"/>
                <wp:positionH relativeFrom="margin">
                  <wp:align>right</wp:align>
                </wp:positionH>
                <wp:positionV relativeFrom="paragraph">
                  <wp:posOffset>220082</wp:posOffset>
                </wp:positionV>
                <wp:extent cx="1828800" cy="1828800"/>
                <wp:effectExtent l="0" t="0" r="16510" b="12700"/>
                <wp:wrapNone/>
                <wp:docPr id="30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D09" w:rsidRPr="004B6DC2" w:rsidRDefault="00723D09" w:rsidP="00723D09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PRODUCTOS A LA VENTA EN LA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PESCADERIA</w:t>
                            </w: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9348A4F" id="_x0000_s1033" type="#_x0000_t202" style="position:absolute;margin-left:92.8pt;margin-top:17.35pt;width:2in;height:2in;z-index:25167616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" fillcolor="black [3200]" strokecolor="black [1600]" strokeweight="2pt">
                <v:textbox style="mso-fit-shape-to-text:t">
                  <w:txbxContent>
                    <w:p w:rsidR="00723D09" w:rsidRPr="004B6DC2" w:rsidRDefault="00723D09" w:rsidP="00723D09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PRODUCTOS A LA VENTA EN LA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PESCADERIA</w:t>
                      </w: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77184" behindDoc="1" locked="0" layoutInCell="1" allowOverlap="1" wp14:anchorId="2104023C" wp14:editId="31D68473">
            <wp:simplePos x="0" y="0"/>
            <wp:positionH relativeFrom="margin">
              <wp:align>left</wp:align>
            </wp:positionH>
            <wp:positionV relativeFrom="paragraph">
              <wp:posOffset>11956</wp:posOffset>
            </wp:positionV>
            <wp:extent cx="1466215" cy="1576070"/>
            <wp:effectExtent l="0" t="0" r="635" b="5080"/>
            <wp:wrapNone/>
            <wp:docPr id="29" name="Imagen 29" descr="C:\Program Files (x86)\Picto Selector\png\ARASAAC Symbol Set\3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 (x86)\Picto Selector\png\ARASAAC Symbol Set\3364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4A6180" w:rsidRDefault="004A6180" w:rsidP="00CD4E62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5CF6AD" wp14:editId="507046C7">
                <wp:simplePos x="0" y="0"/>
                <wp:positionH relativeFrom="column">
                  <wp:posOffset>1530569</wp:posOffset>
                </wp:positionH>
                <wp:positionV relativeFrom="paragraph">
                  <wp:posOffset>90718</wp:posOffset>
                </wp:positionV>
                <wp:extent cx="1828800" cy="1828800"/>
                <wp:effectExtent l="0" t="0" r="28575" b="15875"/>
                <wp:wrapNone/>
                <wp:docPr id="129" name="1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180" w:rsidRPr="006E3C2E" w:rsidRDefault="004A6180" w:rsidP="004A6180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4357EA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LA </w:t>
                            </w:r>
                            <w:r w:rsidR="00BC4139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PESCADERIA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35CF6AD" id="129 Cuadro de texto" o:spid="_x0000_s1034" type="#_x0000_t202" style="position:absolute;margin-left:120.5pt;margin-top:7.15pt;width:2in;height:2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" fillcolor="white [3201]" strokecolor="black [3200]" strokeweight="2pt">
                <v:textbox style="mso-fit-shape-to-text:t">
                  <w:txbxContent>
                    <w:p w:rsidR="004A6180" w:rsidRPr="006E3C2E" w:rsidRDefault="004A6180" w:rsidP="004A6180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4357EA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LA </w:t>
                      </w:r>
                      <w:r w:rsidR="00BC4139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PESCADERIA</w:t>
                      </w:r>
                    </w:p>
                  </w:txbxContent>
                </v:textbox>
              </v:shape>
            </w:pict>
          </mc:Fallback>
        </mc:AlternateContent>
      </w:r>
    </w:p>
    <w:p w:rsidR="004A6180" w:rsidRDefault="004A6180" w:rsidP="00CD4E62"/>
    <w:tbl>
      <w:tblPr>
        <w:tblStyle w:val="Tablaconcuadrcula"/>
        <w:tblpPr w:leftFromText="141" w:rightFromText="141" w:vertAnchor="text" w:horzAnchor="margin" w:tblpY="997"/>
        <w:tblW w:w="0" w:type="auto"/>
        <w:tblLook w:val="04A0" w:firstRow="1" w:lastRow="0" w:firstColumn="1" w:lastColumn="0" w:noHBand="0" w:noVBand="1"/>
      </w:tblPr>
      <w:tblGrid>
        <w:gridCol w:w="2411"/>
        <w:gridCol w:w="2539"/>
        <w:gridCol w:w="2281"/>
      </w:tblGrid>
      <w:tr w:rsidR="00CC514F" w:rsidRPr="000306FA" w:rsidTr="004A6180">
        <w:tc>
          <w:tcPr>
            <w:tcW w:w="2376" w:type="dxa"/>
          </w:tcPr>
          <w:p w:rsidR="00CC514F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1E5650B" wp14:editId="386249C9">
                  <wp:extent cx="1394169" cy="873456"/>
                  <wp:effectExtent l="0" t="0" r="0" b="3175"/>
                  <wp:docPr id="139" name="Imagen 139" descr="C:\Program Files (x86)\Picto Selector\png\ARASAAC Symbol Set\2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Program Files (x86)\Picto Selector\png\ARASAAC Symbol Set\25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867" b="20482"/>
                          <a:stretch/>
                        </pic:blipFill>
                        <pic:spPr bwMode="auto">
                          <a:xfrm>
                            <a:off x="0" y="0"/>
                            <a:ext cx="1394328" cy="87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PESCADO 3€</w:t>
            </w:r>
          </w:p>
        </w:tc>
        <w:tc>
          <w:tcPr>
            <w:tcW w:w="2539" w:type="dxa"/>
          </w:tcPr>
          <w:p w:rsidR="004A6180" w:rsidRDefault="00CC514F" w:rsidP="004A6180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DB5885A" wp14:editId="283CA07D">
                  <wp:extent cx="1105468" cy="1105468"/>
                  <wp:effectExtent l="0" t="0" r="0" b="0"/>
                  <wp:docPr id="140" name="Imagen 140" descr="C:\Program Files (x86)\Picto Selector\png\ARASAAC Symbol Set\83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Program Files (x86)\Picto Selector\png\ARASAAC Symbol Set\83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022" cy="1116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4A6180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GAMBAS 3 €</w:t>
            </w:r>
          </w:p>
        </w:tc>
        <w:tc>
          <w:tcPr>
            <w:tcW w:w="2281" w:type="dxa"/>
          </w:tcPr>
          <w:p w:rsidR="004A6180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8E5B34D" wp14:editId="5F1C6D48">
                  <wp:extent cx="1023583" cy="1023583"/>
                  <wp:effectExtent l="0" t="0" r="5715" b="5715"/>
                  <wp:docPr id="141" name="Imagen 141" descr="C:\Program Files (x86)\Picto Selector\png\ARASAAC Symbol Set\29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Program Files (x86)\Picto Selector\png\ARASAAC Symbol Set\29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99" cy="1023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MEJILLONES 2 €</w:t>
            </w:r>
          </w:p>
        </w:tc>
      </w:tr>
      <w:tr w:rsidR="00CC514F" w:rsidRPr="000306FA" w:rsidTr="004A6180">
        <w:tc>
          <w:tcPr>
            <w:tcW w:w="2376" w:type="dxa"/>
          </w:tcPr>
          <w:p w:rsidR="00CC514F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0995AF7" wp14:editId="7643A093">
                  <wp:extent cx="1228298" cy="1228298"/>
                  <wp:effectExtent l="0" t="0" r="0" b="0"/>
                  <wp:docPr id="143" name="Imagen 143" descr="C:\Program Files (x86)\Picto Selector\png\ARASAAC Symbol Set\284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Program Files (x86)\Picto Selector\png\ARASAAC Symbol Set\284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436" cy="1228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SEPIA 3 €</w:t>
            </w:r>
          </w:p>
        </w:tc>
        <w:tc>
          <w:tcPr>
            <w:tcW w:w="2539" w:type="dxa"/>
          </w:tcPr>
          <w:p w:rsidR="004A6180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B74285B" wp14:editId="523CF5C3">
                  <wp:extent cx="928048" cy="928048"/>
                  <wp:effectExtent l="0" t="0" r="5715" b="5715"/>
                  <wp:docPr id="142" name="Imagen 142" descr="C:\Program Files (x86)\Picto Selector\png\ARASAAC Symbol Set\53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Program Files (x86)\Picto Selector\png\ARASAAC Symbol Set\53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52" cy="928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ANGUILAS 2 €</w:t>
            </w:r>
          </w:p>
        </w:tc>
        <w:tc>
          <w:tcPr>
            <w:tcW w:w="2281" w:type="dxa"/>
          </w:tcPr>
          <w:p w:rsidR="004A6180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7AD175B" wp14:editId="1665A58C">
                  <wp:extent cx="928048" cy="928048"/>
                  <wp:effectExtent l="0" t="0" r="5715" b="5715"/>
                  <wp:docPr id="144" name="Imagen 144" descr="C:\Program Files (x86)\Picto Selector\png\ARASAAC Symbol Set\5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Program Files (x86)\Picto Selector\png\ARASAAC Symbol Set\5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52" cy="928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CALAMARES 2 €</w:t>
            </w:r>
          </w:p>
        </w:tc>
      </w:tr>
      <w:tr w:rsidR="00CC514F" w:rsidRPr="000306FA" w:rsidTr="004A6180">
        <w:tc>
          <w:tcPr>
            <w:tcW w:w="2376" w:type="dxa"/>
          </w:tcPr>
          <w:p w:rsidR="00CC514F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48CBB22" wp14:editId="35F3E7EF">
                  <wp:extent cx="1037230" cy="1037230"/>
                  <wp:effectExtent l="0" t="0" r="0" b="0"/>
                  <wp:docPr id="145" name="Imagen 145" descr="C:\Program Files (x86)\Picto Selector\png\ARASAAC Symbol Set\26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Program Files (x86)\Picto Selector\png\ARASAAC Symbol Set\26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6" cy="103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CC514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ALMEJAS 3 €</w:t>
            </w:r>
          </w:p>
        </w:tc>
        <w:tc>
          <w:tcPr>
            <w:tcW w:w="2539" w:type="dxa"/>
          </w:tcPr>
          <w:p w:rsidR="004A6180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9159AD5" wp14:editId="7CE1C381">
                  <wp:extent cx="1037230" cy="1037230"/>
                  <wp:effectExtent l="0" t="0" r="0" b="0"/>
                  <wp:docPr id="146" name="Imagen 146" descr="C:\Program Files (x86)\Picto Selector\png\ARASAAC Symbol Set\33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Program Files (x86)\Picto Selector\png\ARASAAC Symbol Set\33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7" cy="1037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PULPO 5 €</w:t>
            </w:r>
          </w:p>
        </w:tc>
        <w:tc>
          <w:tcPr>
            <w:tcW w:w="2281" w:type="dxa"/>
          </w:tcPr>
          <w:p w:rsidR="004A6180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037230" cy="1037230"/>
                  <wp:effectExtent l="0" t="0" r="0" b="0"/>
                  <wp:docPr id="147" name="Imagen 147" descr="C:\Program Files (x86)\Picto Selector\png\ARASAAC Symbol Set\29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 (x86)\Picto Selector\png\ARASAAC Symbol Set\29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6" cy="103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14F" w:rsidRPr="00CD4E62" w:rsidRDefault="00CC514F" w:rsidP="004A6180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LANGOSTA 7 €</w:t>
            </w:r>
          </w:p>
        </w:tc>
      </w:tr>
    </w:tbl>
    <w:p w:rsidR="00DF6994" w:rsidRDefault="00DF6994" w:rsidP="00CD4E62">
      <w:r>
        <w:t xml:space="preserve">  </w:t>
      </w:r>
    </w:p>
    <w:tbl>
      <w:tblPr>
        <w:tblStyle w:val="Tablaconcuadrcula"/>
        <w:tblpPr w:leftFromText="141" w:rightFromText="141" w:vertAnchor="text" w:horzAnchor="page" w:tblpX="7867" w:tblpY="581"/>
        <w:tblW w:w="0" w:type="auto"/>
        <w:tblLook w:val="04A0" w:firstRow="1" w:lastRow="0" w:firstColumn="1" w:lastColumn="0" w:noHBand="0" w:noVBand="1"/>
      </w:tblPr>
      <w:tblGrid>
        <w:gridCol w:w="2411"/>
        <w:gridCol w:w="2539"/>
        <w:gridCol w:w="2281"/>
      </w:tblGrid>
      <w:tr w:rsidR="00241EA4" w:rsidRPr="000306FA" w:rsidTr="00241EA4">
        <w:tc>
          <w:tcPr>
            <w:tcW w:w="241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EF387EE" wp14:editId="2FB27500">
                  <wp:extent cx="1394169" cy="873456"/>
                  <wp:effectExtent l="0" t="0" r="0" b="3175"/>
                  <wp:docPr id="157" name="Imagen 157" descr="C:\Program Files (x86)\Picto Selector\png\ARASAAC Symbol Set\2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Program Files (x86)\Picto Selector\png\ARASAAC Symbol Set\25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867" b="20482"/>
                          <a:stretch/>
                        </pic:blipFill>
                        <pic:spPr bwMode="auto">
                          <a:xfrm>
                            <a:off x="0" y="0"/>
                            <a:ext cx="1394328" cy="87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PESCADO 3€</w:t>
            </w:r>
          </w:p>
        </w:tc>
        <w:tc>
          <w:tcPr>
            <w:tcW w:w="2539" w:type="dxa"/>
          </w:tcPr>
          <w:p w:rsidR="00241EA4" w:rsidRDefault="00241EA4" w:rsidP="00241EA4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C3F5C09" wp14:editId="55BAB9B5">
                  <wp:extent cx="1105468" cy="1105468"/>
                  <wp:effectExtent l="0" t="0" r="0" b="0"/>
                  <wp:docPr id="158" name="Imagen 158" descr="C:\Program Files (x86)\Picto Selector\png\ARASAAC Symbol Set\83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Program Files (x86)\Picto Selector\png\ARASAAC Symbol Set\83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022" cy="1116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GAMBAS 3 €</w:t>
            </w:r>
          </w:p>
        </w:tc>
        <w:tc>
          <w:tcPr>
            <w:tcW w:w="228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7733914" wp14:editId="1A61BCCA">
                  <wp:extent cx="1023583" cy="1023583"/>
                  <wp:effectExtent l="0" t="0" r="5715" b="5715"/>
                  <wp:docPr id="159" name="Imagen 159" descr="C:\Program Files (x86)\Picto Selector\png\ARASAAC Symbol Set\29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Program Files (x86)\Picto Selector\png\ARASAAC Symbol Set\29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99" cy="1023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MEJILLONES 2 €</w:t>
            </w:r>
          </w:p>
        </w:tc>
      </w:tr>
      <w:tr w:rsidR="00241EA4" w:rsidRPr="000306FA" w:rsidTr="00241EA4">
        <w:tc>
          <w:tcPr>
            <w:tcW w:w="241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2944310" wp14:editId="7CDD80B2">
                  <wp:extent cx="1228298" cy="1228298"/>
                  <wp:effectExtent l="0" t="0" r="0" b="0"/>
                  <wp:docPr id="160" name="Imagen 160" descr="C:\Program Files (x86)\Picto Selector\png\ARASAAC Symbol Set\284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Program Files (x86)\Picto Selector\png\ARASAAC Symbol Set\284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436" cy="1228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SEPIA 3 €</w:t>
            </w:r>
          </w:p>
        </w:tc>
        <w:tc>
          <w:tcPr>
            <w:tcW w:w="2539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89F1C3B" wp14:editId="6B0AEF1A">
                  <wp:extent cx="928048" cy="928048"/>
                  <wp:effectExtent l="0" t="0" r="5715" b="5715"/>
                  <wp:docPr id="161" name="Imagen 161" descr="C:\Program Files (x86)\Picto Selector\png\ARASAAC Symbol Set\53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Program Files (x86)\Picto Selector\png\ARASAAC Symbol Set\53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52" cy="928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ANGUILAS 2 €</w:t>
            </w:r>
          </w:p>
        </w:tc>
        <w:tc>
          <w:tcPr>
            <w:tcW w:w="228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D83B953" wp14:editId="616968D0">
                  <wp:extent cx="928048" cy="928048"/>
                  <wp:effectExtent l="0" t="0" r="5715" b="5715"/>
                  <wp:docPr id="162" name="Imagen 162" descr="C:\Program Files (x86)\Picto Selector\png\ARASAAC Symbol Set\5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Program Files (x86)\Picto Selector\png\ARASAAC Symbol Set\5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52" cy="928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CALAMARES 2 €</w:t>
            </w:r>
          </w:p>
        </w:tc>
      </w:tr>
      <w:tr w:rsidR="00241EA4" w:rsidRPr="000306FA" w:rsidTr="00241EA4">
        <w:tc>
          <w:tcPr>
            <w:tcW w:w="241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3E6CE3A" wp14:editId="688258AA">
                  <wp:extent cx="1037230" cy="1037230"/>
                  <wp:effectExtent l="0" t="0" r="0" b="0"/>
                  <wp:docPr id="163" name="Imagen 163" descr="C:\Program Files (x86)\Picto Selector\png\ARASAAC Symbol Set\26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Program Files (x86)\Picto Selector\png\ARASAAC Symbol Set\26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6" cy="103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ALMEJAS 3 €</w:t>
            </w:r>
          </w:p>
        </w:tc>
        <w:tc>
          <w:tcPr>
            <w:tcW w:w="2539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B906A8A" wp14:editId="1E5428D8">
                  <wp:extent cx="1037230" cy="1037230"/>
                  <wp:effectExtent l="0" t="0" r="0" b="0"/>
                  <wp:docPr id="164" name="Imagen 164" descr="C:\Program Files (x86)\Picto Selector\png\ARASAAC Symbol Set\33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Program Files (x86)\Picto Selector\png\ARASAAC Symbol Set\33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7" cy="1037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PULPO 5 €</w:t>
            </w:r>
          </w:p>
        </w:tc>
        <w:tc>
          <w:tcPr>
            <w:tcW w:w="2281" w:type="dxa"/>
          </w:tcPr>
          <w:p w:rsidR="00241EA4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DAFB1ED" wp14:editId="78498133">
                  <wp:extent cx="1037230" cy="1037230"/>
                  <wp:effectExtent l="0" t="0" r="0" b="0"/>
                  <wp:docPr id="165" name="Imagen 165" descr="C:\Program Files (x86)\Picto Selector\png\ARASAAC Symbol Set\29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 (x86)\Picto Selector\png\ARASAAC Symbol Set\29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46" cy="103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EA4" w:rsidRPr="00CD4E62" w:rsidRDefault="00241EA4" w:rsidP="00241EA4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 xml:space="preserve">LANGOSTA 7 €       </w:t>
            </w:r>
          </w:p>
        </w:tc>
      </w:tr>
    </w:tbl>
    <w:p w:rsidR="004A6180" w:rsidRDefault="00241EA4" w:rsidP="00CD4E62">
      <w:r>
        <w:t xml:space="preserve">  </w:t>
      </w:r>
    </w:p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BC4139" w:rsidP="00CD4E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655BC97" wp14:editId="4230C532">
                <wp:simplePos x="0" y="0"/>
                <wp:positionH relativeFrom="column">
                  <wp:posOffset>6138933</wp:posOffset>
                </wp:positionH>
                <wp:positionV relativeFrom="paragraph">
                  <wp:posOffset>41267</wp:posOffset>
                </wp:positionV>
                <wp:extent cx="3248025" cy="736600"/>
                <wp:effectExtent l="0" t="0" r="28575" b="25400"/>
                <wp:wrapNone/>
                <wp:docPr id="11" name="12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4139" w:rsidRPr="00324BB8" w:rsidRDefault="00BC4139" w:rsidP="00BC4139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55BC97" id="_x0000_s1032" type="#_x0000_t202" style="position:absolute;margin-left:483.4pt;margin-top:3.25pt;width:255.75pt;height:5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" fillcolor="black [3200]" strokecolor="black [1600]" strokeweight="2pt">
                <v:textbox>
                  <w:txbxContent>
                    <w:p w:rsidR="00BC4139" w:rsidRPr="00324BB8" w:rsidRDefault="00BC4139" w:rsidP="00BC4139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right" w:tblpY="1207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BC4139" w:rsidRPr="000306FA" w:rsidTr="00BC4139">
        <w:tc>
          <w:tcPr>
            <w:tcW w:w="2376" w:type="dxa"/>
            <w:shd w:val="clear" w:color="auto" w:fill="DBE5F1" w:themeFill="accent1" w:themeFillTint="33"/>
          </w:tcPr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BC4139" w:rsidRPr="000306FA" w:rsidTr="00BC4139">
        <w:tc>
          <w:tcPr>
            <w:tcW w:w="2376" w:type="dxa"/>
            <w:shd w:val="clear" w:color="auto" w:fill="DBE5F1" w:themeFill="accent1" w:themeFillTint="33"/>
          </w:tcPr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BC4139" w:rsidRPr="000306FA" w:rsidTr="00BC4139">
        <w:tc>
          <w:tcPr>
            <w:tcW w:w="2376" w:type="dxa"/>
            <w:shd w:val="clear" w:color="auto" w:fill="DBE5F1" w:themeFill="accent1" w:themeFillTint="33"/>
          </w:tcPr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C4139" w:rsidRPr="00CD4E62" w:rsidRDefault="00BC4139" w:rsidP="00BC4139">
            <w:pPr>
              <w:rPr>
                <w:b/>
                <w:sz w:val="28"/>
                <w:szCs w:val="30"/>
              </w:rPr>
            </w:pPr>
          </w:p>
        </w:tc>
      </w:tr>
    </w:tbl>
    <w:p w:rsidR="00241EA4" w:rsidRDefault="00241EA4" w:rsidP="00CD4E62"/>
    <w:p w:rsidR="00241EA4" w:rsidRDefault="00241EA4" w:rsidP="00CD4E62"/>
    <w:p w:rsidR="00241EA4" w:rsidRDefault="00BC4139" w:rsidP="00CD4E62">
      <w:r w:rsidRPr="00BC4139">
        <w:rPr>
          <w:noProof/>
          <w:lang w:eastAsia="es-ES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2562</wp:posOffset>
            </wp:positionH>
            <wp:positionV relativeFrom="paragraph">
              <wp:posOffset>-1295969</wp:posOffset>
            </wp:positionV>
            <wp:extent cx="5257165" cy="5766708"/>
            <wp:effectExtent l="0" t="0" r="635" b="5715"/>
            <wp:wrapNone/>
            <wp:docPr id="12" name="Imagen 12" descr="C:\Program Files (x86)\Picto Selector\png\ARASAAC Symbol Set\23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Picto Selector\png\ARASAAC Symbol Set\2358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1" t="9252" r="7477" b="9286"/>
                    <a:stretch/>
                  </pic:blipFill>
                  <pic:spPr bwMode="auto">
                    <a:xfrm>
                      <a:off x="0" y="0"/>
                      <a:ext cx="5257165" cy="576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23D09" w:rsidRDefault="00723D09" w:rsidP="00CD4E62"/>
    <w:p w:rsidR="00723D09" w:rsidRDefault="00723D09">
      <w:pPr>
        <w:spacing w:after="0" w:line="240" w:lineRule="auto"/>
      </w:pPr>
      <w:r>
        <w:br w:type="page"/>
      </w:r>
    </w:p>
    <w:tbl>
      <w:tblPr>
        <w:tblStyle w:val="Tablaconcuadrcula"/>
        <w:tblpPr w:leftFromText="141" w:rightFromText="141" w:vertAnchor="text" w:horzAnchor="margin" w:tblpY="2355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641" w:tblpY="2404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723D09" w:rsidRPr="000306FA" w:rsidTr="00723D09">
        <w:tc>
          <w:tcPr>
            <w:tcW w:w="2376" w:type="dxa"/>
            <w:shd w:val="clear" w:color="auto" w:fill="DBE5F1" w:themeFill="accent1" w:themeFillTint="33"/>
          </w:tcPr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723D09" w:rsidRPr="00CD4E62" w:rsidRDefault="00723D09" w:rsidP="00723D09">
            <w:pPr>
              <w:rPr>
                <w:b/>
                <w:sz w:val="28"/>
                <w:szCs w:val="30"/>
              </w:rPr>
            </w:pPr>
          </w:p>
        </w:tc>
      </w:tr>
    </w:tbl>
    <w:p w:rsidR="00723D09" w:rsidRDefault="00723D09">
      <w:pPr>
        <w:spacing w:after="0" w:line="240" w:lineRule="auto"/>
      </w:pPr>
      <w:r w:rsidRPr="00BC4139">
        <w:rPr>
          <w:noProof/>
          <w:lang w:eastAsia="es-ES"/>
        </w:rPr>
        <w:drawing>
          <wp:anchor distT="0" distB="0" distL="114300" distR="114300" simplePos="0" relativeHeight="251682304" behindDoc="1" locked="0" layoutInCell="1" allowOverlap="1" wp14:anchorId="056823ED" wp14:editId="0736E8BC">
            <wp:simplePos x="0" y="0"/>
            <wp:positionH relativeFrom="column">
              <wp:posOffset>-61113</wp:posOffset>
            </wp:positionH>
            <wp:positionV relativeFrom="paragraph">
              <wp:posOffset>90586</wp:posOffset>
            </wp:positionV>
            <wp:extent cx="1178543" cy="1292772"/>
            <wp:effectExtent l="0" t="0" r="3175" b="3175"/>
            <wp:wrapNone/>
            <wp:docPr id="40" name="Imagen 40" descr="C:\Program Files (x86)\Picto Selector\png\ARASAAC Symbol Set\235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Picto Selector\png\ARASAAC Symbol Set\2358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1" t="9252" r="7477" b="9286"/>
                    <a:stretch/>
                  </pic:blipFill>
                  <pic:spPr bwMode="auto">
                    <a:xfrm>
                      <a:off x="0" y="0"/>
                      <a:ext cx="1178543" cy="129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90A2ACA" wp14:editId="461869EA">
                <wp:simplePos x="0" y="0"/>
                <wp:positionH relativeFrom="margin">
                  <wp:align>right</wp:align>
                </wp:positionH>
                <wp:positionV relativeFrom="paragraph">
                  <wp:posOffset>187960</wp:posOffset>
                </wp:positionV>
                <wp:extent cx="1828800" cy="1828800"/>
                <wp:effectExtent l="0" t="0" r="17145" b="12700"/>
                <wp:wrapNone/>
                <wp:docPr id="31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D09" w:rsidRPr="004B6DC2" w:rsidRDefault="00723D09" w:rsidP="00723D09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PRODUCTOS A LA VENTA EN LA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CHARCUTERIA</w:t>
                            </w: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90A2ACA" id="_x0000_s1036" type="#_x0000_t202" style="position:absolute;margin-left:92.8pt;margin-top:14.8pt;width:2in;height:2in;z-index:25168025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" fillcolor="black [3200]" strokecolor="black [1600]" strokeweight="2pt">
                <v:textbox style="mso-fit-shape-to-text:t">
                  <w:txbxContent>
                    <w:p w:rsidR="00723D09" w:rsidRPr="004B6DC2" w:rsidRDefault="00723D09" w:rsidP="00723D09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PRODUCTOS A LA VENTA EN LA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CHARCUTERIA</w:t>
                      </w: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:rsidR="00241EA4" w:rsidRDefault="0020795F" w:rsidP="00CD4E62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5BCFE3" wp14:editId="0143240A">
                <wp:simplePos x="0" y="0"/>
                <wp:positionH relativeFrom="column">
                  <wp:posOffset>1545021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8575" b="15875"/>
                <wp:wrapNone/>
                <wp:docPr id="19" name="1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95F" w:rsidRPr="006E3C2E" w:rsidRDefault="0020795F" w:rsidP="0020795F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4357EA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LA CHARCUTERIA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45BCFE3" id="_x0000_s1037" type="#_x0000_t202" style="position:absolute;margin-left:121.65pt;margin-top:-.05pt;width:2in;height:2in;z-index:251660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" fillcolor="white [3201]" strokecolor="black [3200]" strokeweight="2pt">
                <v:textbox style="mso-fit-shape-to-text:t">
                  <w:txbxContent>
                    <w:p w:rsidR="0020795F" w:rsidRPr="006E3C2E" w:rsidRDefault="0020795F" w:rsidP="0020795F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4357EA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LA CHARCUTERIA</w:t>
                      </w:r>
                    </w:p>
                  </w:txbxContent>
                </v:textbox>
              </v:shape>
            </w:pict>
          </mc:Fallback>
        </mc:AlternateContent>
      </w:r>
    </w:p>
    <w:p w:rsidR="00241EA4" w:rsidRDefault="00241EA4" w:rsidP="00CD4E62"/>
    <w:p w:rsidR="00241EA4" w:rsidRDefault="00241EA4" w:rsidP="00CD4E62"/>
    <w:tbl>
      <w:tblPr>
        <w:tblStyle w:val="Tablaconcuadrcula"/>
        <w:tblpPr w:leftFromText="141" w:rightFromText="141" w:vertAnchor="text" w:horzAnchor="margin" w:tblpY="440"/>
        <w:tblW w:w="0" w:type="auto"/>
        <w:tblLook w:val="04A0" w:firstRow="1" w:lastRow="0" w:firstColumn="1" w:lastColumn="0" w:noHBand="0" w:noVBand="1"/>
      </w:tblPr>
      <w:tblGrid>
        <w:gridCol w:w="2411"/>
        <w:gridCol w:w="2539"/>
        <w:gridCol w:w="2281"/>
      </w:tblGrid>
      <w:tr w:rsidR="0089115F" w:rsidRPr="000306FA" w:rsidTr="0020795F">
        <w:tc>
          <w:tcPr>
            <w:tcW w:w="2411" w:type="dxa"/>
          </w:tcPr>
          <w:p w:rsidR="00F31F65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8FFD215" wp14:editId="492B52C2">
                  <wp:extent cx="1080654" cy="1080654"/>
                  <wp:effectExtent l="0" t="0" r="5715" b="5715"/>
                  <wp:docPr id="33" name="Imagen 33" descr="C:\Program Files (x86)\Picto Selector\png\ARASAAC Symbol Set\32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 (x86)\Picto Selector\png\ARASAAC Symbol Set\32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91" cy="108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795F" w:rsidRPr="00CD4E62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SALCHICHON 2 €</w:t>
            </w:r>
          </w:p>
        </w:tc>
        <w:tc>
          <w:tcPr>
            <w:tcW w:w="2539" w:type="dxa"/>
          </w:tcPr>
          <w:p w:rsidR="0020795F" w:rsidRDefault="0020795F" w:rsidP="0020795F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E12C23B" wp14:editId="50B21E89">
                  <wp:extent cx="1033154" cy="1033154"/>
                  <wp:effectExtent l="0" t="0" r="0" b="0"/>
                  <wp:docPr id="34" name="Imagen 34" descr="C:\Program Files (x86)\Picto Selector\png\ARASAAC Symbol Set\23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 (x86)\Picto Selector\png\ARASAAC Symbol Set\23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07" cy="103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F65" w:rsidRDefault="00F31F65" w:rsidP="0020795F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  <w:p w:rsidR="0020795F" w:rsidRPr="00CD4E62" w:rsidRDefault="0020795F" w:rsidP="0020795F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CHORIZO 2 €</w:t>
            </w:r>
          </w:p>
        </w:tc>
        <w:tc>
          <w:tcPr>
            <w:tcW w:w="2281" w:type="dxa"/>
          </w:tcPr>
          <w:p w:rsidR="0020795F" w:rsidRPr="00CD4E62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C4A4416" wp14:editId="2822E36C">
                  <wp:extent cx="1246909" cy="1246909"/>
                  <wp:effectExtent l="0" t="0" r="0" b="0"/>
                  <wp:docPr id="35" name="Imagen 35" descr="C:\Program Files (x86)\Picto Selector\png\ARASAAC Symbol Set\24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Program Files (x86)\Picto Selector\png\ARASAAC Symbol Set\24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112" cy="1248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JAMÓN SERRANO 4 €</w:t>
            </w:r>
          </w:p>
        </w:tc>
      </w:tr>
      <w:tr w:rsidR="0089115F" w:rsidRPr="000306FA" w:rsidTr="0020795F">
        <w:tc>
          <w:tcPr>
            <w:tcW w:w="2411" w:type="dxa"/>
          </w:tcPr>
          <w:p w:rsidR="0020795F" w:rsidRPr="00CD4E62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D7B817F" wp14:editId="6623C81D">
                  <wp:extent cx="1116281" cy="1116281"/>
                  <wp:effectExtent l="0" t="0" r="8255" b="8255"/>
                  <wp:docPr id="36" name="Imagen 36" descr="C:\Program Files (x86)\Picto Selector\png\ARASAAC Symbol Set\29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Program Files (x86)\Picto Selector\png\ARASAAC Symbol Set\29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467" cy="1119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JAMÓN YORK 3 €</w:t>
            </w:r>
          </w:p>
        </w:tc>
        <w:tc>
          <w:tcPr>
            <w:tcW w:w="2539" w:type="dxa"/>
          </w:tcPr>
          <w:p w:rsidR="0020795F" w:rsidRPr="00CD4E62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5C0FEB8" wp14:editId="57F887D3">
                  <wp:extent cx="1092529" cy="1092529"/>
                  <wp:effectExtent l="0" t="0" r="0" b="0"/>
                  <wp:docPr id="37" name="Imagen 37" descr="C:\Program Files (x86)\Picto Selector\png\ARASAAC Symbol Set\25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Program Files (x86)\Picto Selector\png\ARASAAC Symbol Set\25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177" cy="109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3 €</w:t>
            </w:r>
          </w:p>
        </w:tc>
        <w:tc>
          <w:tcPr>
            <w:tcW w:w="2281" w:type="dxa"/>
          </w:tcPr>
          <w:p w:rsidR="0020795F" w:rsidRPr="00CD4E62" w:rsidRDefault="0020795F" w:rsidP="0020795F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47F7F38" wp14:editId="5A4071D1">
                  <wp:extent cx="1140031" cy="1140031"/>
                  <wp:effectExtent l="0" t="0" r="3175" b="3175"/>
                  <wp:docPr id="38" name="Imagen 38" descr="C:\Program Files (x86)\Picto Selector\png\ARASAAC Symbol Set\8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Program Files (x86)\Picto Selector\png\ARASAAC Symbol Set\86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81" cy="114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 xml:space="preserve">MORTADELA </w:t>
            </w:r>
            <w:r w:rsidR="0089115F">
              <w:rPr>
                <w:b/>
                <w:sz w:val="28"/>
                <w:szCs w:val="30"/>
              </w:rPr>
              <w:t>2 €</w:t>
            </w:r>
          </w:p>
        </w:tc>
      </w:tr>
      <w:tr w:rsidR="0089115F" w:rsidRPr="000306FA" w:rsidTr="0020795F">
        <w:tc>
          <w:tcPr>
            <w:tcW w:w="2411" w:type="dxa"/>
          </w:tcPr>
          <w:p w:rsidR="0020795F" w:rsidRPr="00CD4E62" w:rsidRDefault="0089115F" w:rsidP="0020795F">
            <w:pPr>
              <w:jc w:val="center"/>
              <w:rPr>
                <w:b/>
                <w:sz w:val="28"/>
                <w:szCs w:val="30"/>
              </w:rPr>
            </w:pPr>
            <w:r w:rsidRPr="008911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55B3D1C" wp14:editId="48444160">
                  <wp:extent cx="1116281" cy="1116281"/>
                  <wp:effectExtent l="0" t="0" r="8255" b="8255"/>
                  <wp:docPr id="39" name="Imagen 39" descr="C:\Program Files (x86)\Picto Selector\png\ARASAAC Symbol Set\86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Program Files (x86)\Picto Selector\png\ARASAAC Symbol Set\869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236" cy="1118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SOBRASADA 3 €</w:t>
            </w:r>
          </w:p>
        </w:tc>
        <w:tc>
          <w:tcPr>
            <w:tcW w:w="2539" w:type="dxa"/>
          </w:tcPr>
          <w:p w:rsidR="0020795F" w:rsidRPr="00CD4E62" w:rsidRDefault="005B287B" w:rsidP="0020795F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D8CD06B" wp14:editId="1E24A331">
                  <wp:extent cx="982639" cy="982639"/>
                  <wp:effectExtent l="0" t="0" r="8255" b="8255"/>
                  <wp:docPr id="212" name="Imagen 212" descr="C:\Program Files (x86)\Picto Selector\png\ARASAAC Symbol Set\9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Program Files (x86)\Picto Selector\png\ARASAAC Symbol Set\9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364" cy="986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RALLADO DE PIZZA 2 €</w:t>
            </w:r>
          </w:p>
        </w:tc>
        <w:tc>
          <w:tcPr>
            <w:tcW w:w="2281" w:type="dxa"/>
          </w:tcPr>
          <w:p w:rsidR="0020795F" w:rsidRPr="00CD4E62" w:rsidRDefault="0089115F" w:rsidP="0020795F">
            <w:pPr>
              <w:jc w:val="center"/>
              <w:rPr>
                <w:b/>
                <w:sz w:val="28"/>
                <w:szCs w:val="30"/>
              </w:rPr>
            </w:pPr>
            <w:r w:rsidRPr="008911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E954E43" wp14:editId="40E85AC6">
                  <wp:extent cx="961902" cy="961902"/>
                  <wp:effectExtent l="0" t="0" r="0" b="0"/>
                  <wp:docPr id="49" name="Imagen 49" descr="C:\Program Files (x86)\Picto Selector\png\ARASAAC Symbol Set\48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Program Files (x86)\Picto Selector\png\ARASAAC Symbol Set\48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887" cy="964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EN LONCHAS 3 €</w:t>
            </w:r>
          </w:p>
        </w:tc>
      </w:tr>
    </w:tbl>
    <w:tbl>
      <w:tblPr>
        <w:tblStyle w:val="Tablaconcuadrcula"/>
        <w:tblpPr w:leftFromText="141" w:rightFromText="141" w:vertAnchor="text" w:horzAnchor="page" w:tblpX="7973" w:tblpY="403"/>
        <w:tblW w:w="0" w:type="auto"/>
        <w:tblLook w:val="04A0" w:firstRow="1" w:lastRow="0" w:firstColumn="1" w:lastColumn="0" w:noHBand="0" w:noVBand="1"/>
      </w:tblPr>
      <w:tblGrid>
        <w:gridCol w:w="2411"/>
        <w:gridCol w:w="2539"/>
        <w:gridCol w:w="2281"/>
      </w:tblGrid>
      <w:tr w:rsidR="00F31F65" w:rsidRPr="000306FA" w:rsidTr="00F31F65">
        <w:tc>
          <w:tcPr>
            <w:tcW w:w="2411" w:type="dxa"/>
          </w:tcPr>
          <w:p w:rsidR="00F31F65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CEF3047" wp14:editId="6F1BDF2B">
                  <wp:extent cx="1080654" cy="1080654"/>
                  <wp:effectExtent l="0" t="0" r="5715" b="5715"/>
                  <wp:docPr id="50" name="Imagen 50" descr="C:\Program Files (x86)\Picto Selector\png\ARASAAC Symbol Set\32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 (x86)\Picto Selector\png\ARASAAC Symbol Set\32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91" cy="108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SALCHICHON 2 €</w:t>
            </w:r>
          </w:p>
        </w:tc>
        <w:tc>
          <w:tcPr>
            <w:tcW w:w="2539" w:type="dxa"/>
          </w:tcPr>
          <w:p w:rsidR="00F31F65" w:rsidRDefault="00F31F65" w:rsidP="00F31F65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B4D6A7C" wp14:editId="03FAE640">
                  <wp:extent cx="1033154" cy="1033154"/>
                  <wp:effectExtent l="0" t="0" r="0" b="0"/>
                  <wp:docPr id="51" name="Imagen 51" descr="C:\Program Files (x86)\Picto Selector\png\ARASAAC Symbol Set\23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 (x86)\Picto Selector\png\ARASAAC Symbol Set\23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07" cy="103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F65" w:rsidRDefault="00F31F65" w:rsidP="00F31F65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  <w:p w:rsidR="00F31F65" w:rsidRPr="00CD4E62" w:rsidRDefault="00F31F65" w:rsidP="00F31F65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CHORIZO 2 €</w:t>
            </w:r>
          </w:p>
        </w:tc>
        <w:tc>
          <w:tcPr>
            <w:tcW w:w="2281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B5FD880" wp14:editId="370189A2">
                  <wp:extent cx="1246909" cy="1246909"/>
                  <wp:effectExtent l="0" t="0" r="0" b="0"/>
                  <wp:docPr id="52" name="Imagen 52" descr="C:\Program Files (x86)\Picto Selector\png\ARASAAC Symbol Set\24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Program Files (x86)\Picto Selector\png\ARASAAC Symbol Set\24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112" cy="1248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JAMÓN SERRANO 4 €</w:t>
            </w:r>
          </w:p>
        </w:tc>
      </w:tr>
      <w:tr w:rsidR="00F31F65" w:rsidRPr="000306FA" w:rsidTr="00F31F65">
        <w:tc>
          <w:tcPr>
            <w:tcW w:w="2411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109CB3D" wp14:editId="7FC6D69F">
                  <wp:extent cx="1116281" cy="1116281"/>
                  <wp:effectExtent l="0" t="0" r="8255" b="8255"/>
                  <wp:docPr id="53" name="Imagen 53" descr="C:\Program Files (x86)\Picto Selector\png\ARASAAC Symbol Set\29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Program Files (x86)\Picto Selector\png\ARASAAC Symbol Set\29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467" cy="1119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JAMÓN YORK 3 €</w:t>
            </w:r>
          </w:p>
        </w:tc>
        <w:tc>
          <w:tcPr>
            <w:tcW w:w="2539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A248E72" wp14:editId="3779687B">
                  <wp:extent cx="1092529" cy="1092529"/>
                  <wp:effectExtent l="0" t="0" r="0" b="0"/>
                  <wp:docPr id="55" name="Imagen 55" descr="C:\Program Files (x86)\Picto Selector\png\ARASAAC Symbol Set\25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Program Files (x86)\Picto Selector\png\ARASAAC Symbol Set\25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177" cy="109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3 €</w:t>
            </w:r>
          </w:p>
        </w:tc>
        <w:tc>
          <w:tcPr>
            <w:tcW w:w="2281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2079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7AA11F2" wp14:editId="627F53E4">
                  <wp:extent cx="1140031" cy="1140031"/>
                  <wp:effectExtent l="0" t="0" r="3175" b="3175"/>
                  <wp:docPr id="56" name="Imagen 56" descr="C:\Program Files (x86)\Picto Selector\png\ARASAAC Symbol Set\8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Program Files (x86)\Picto Selector\png\ARASAAC Symbol Set\86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81" cy="114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MORTADELA 2 €</w:t>
            </w:r>
          </w:p>
        </w:tc>
      </w:tr>
      <w:tr w:rsidR="00F31F65" w:rsidRPr="000306FA" w:rsidTr="00F31F65">
        <w:tc>
          <w:tcPr>
            <w:tcW w:w="2411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8911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9C25002" wp14:editId="3E843212">
                  <wp:extent cx="1116281" cy="1116281"/>
                  <wp:effectExtent l="0" t="0" r="8255" b="8255"/>
                  <wp:docPr id="57" name="Imagen 57" descr="C:\Program Files (x86)\Picto Selector\png\ARASAAC Symbol Set\86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Program Files (x86)\Picto Selector\png\ARASAAC Symbol Set\869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236" cy="1118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SOBRASADA 3 €</w:t>
            </w:r>
          </w:p>
        </w:tc>
        <w:tc>
          <w:tcPr>
            <w:tcW w:w="2539" w:type="dxa"/>
          </w:tcPr>
          <w:p w:rsidR="00F31F65" w:rsidRPr="00CD4E62" w:rsidRDefault="005B287B" w:rsidP="005B287B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081B21B" wp14:editId="3A9AA048">
                  <wp:extent cx="1037230" cy="1037230"/>
                  <wp:effectExtent l="0" t="0" r="0" b="0"/>
                  <wp:docPr id="211" name="Imagen 211" descr="C:\Program Files (x86)\Picto Selector\png\ARASAAC Symbol Set\90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Program Files (x86)\Picto Selector\png\ARASAAC Symbol Set\90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911" cy="1040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RALLADO DE PIZZA 2 €</w:t>
            </w:r>
          </w:p>
        </w:tc>
        <w:tc>
          <w:tcPr>
            <w:tcW w:w="2281" w:type="dxa"/>
          </w:tcPr>
          <w:p w:rsidR="00F31F65" w:rsidRPr="00CD4E62" w:rsidRDefault="00F31F65" w:rsidP="00F31F65">
            <w:pPr>
              <w:jc w:val="center"/>
              <w:rPr>
                <w:b/>
                <w:sz w:val="28"/>
                <w:szCs w:val="30"/>
              </w:rPr>
            </w:pPr>
            <w:r w:rsidRPr="0089115F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903C857" wp14:editId="012997D0">
                  <wp:extent cx="961902" cy="961902"/>
                  <wp:effectExtent l="0" t="0" r="0" b="0"/>
                  <wp:docPr id="82" name="Imagen 82" descr="C:\Program Files (x86)\Picto Selector\png\ARASAAC Symbol Set\48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Program Files (x86)\Picto Selector\png\ARASAAC Symbol Set\48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887" cy="964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QUESO EN LONCHAS 3 €</w:t>
            </w:r>
          </w:p>
        </w:tc>
      </w:tr>
    </w:tbl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0795F" w:rsidRDefault="0020795F" w:rsidP="00CD4E62"/>
    <w:p w:rsidR="0044548E" w:rsidRDefault="0044548E" w:rsidP="00CD4E62"/>
    <w:p w:rsidR="0044548E" w:rsidRDefault="0044548E" w:rsidP="00CD4E62"/>
    <w:p w:rsidR="0044548E" w:rsidRDefault="0044548E" w:rsidP="00CD4E62"/>
    <w:p w:rsidR="0044548E" w:rsidRDefault="0044548E" w:rsidP="00CD4E62"/>
    <w:p w:rsidR="00241EA4" w:rsidRDefault="00241EA4" w:rsidP="00CD4E62"/>
    <w:tbl>
      <w:tblPr>
        <w:tblStyle w:val="Tablaconcuadrcula"/>
        <w:tblpPr w:leftFromText="141" w:rightFromText="141" w:vertAnchor="text" w:horzAnchor="margin" w:tblpXSpec="right" w:tblpY="2136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841ED2" w:rsidRPr="000306FA" w:rsidTr="00841ED2">
        <w:tc>
          <w:tcPr>
            <w:tcW w:w="2376" w:type="dxa"/>
            <w:shd w:val="clear" w:color="auto" w:fill="DBE5F1" w:themeFill="accent1" w:themeFillTint="33"/>
          </w:tcPr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841ED2" w:rsidRPr="000306FA" w:rsidTr="00841ED2">
        <w:tc>
          <w:tcPr>
            <w:tcW w:w="2376" w:type="dxa"/>
            <w:shd w:val="clear" w:color="auto" w:fill="DBE5F1" w:themeFill="accent1" w:themeFillTint="33"/>
          </w:tcPr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841ED2" w:rsidRPr="000306FA" w:rsidTr="00841ED2">
        <w:tc>
          <w:tcPr>
            <w:tcW w:w="2376" w:type="dxa"/>
            <w:shd w:val="clear" w:color="auto" w:fill="DBE5F1" w:themeFill="accent1" w:themeFillTint="33"/>
          </w:tcPr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841ED2" w:rsidRPr="00CD4E62" w:rsidRDefault="00841ED2" w:rsidP="00841ED2">
            <w:pPr>
              <w:rPr>
                <w:b/>
                <w:sz w:val="28"/>
                <w:szCs w:val="30"/>
              </w:rPr>
            </w:pPr>
          </w:p>
        </w:tc>
      </w:tr>
    </w:tbl>
    <w:p w:rsidR="0020795F" w:rsidRDefault="0020795F" w:rsidP="00CD4E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7BF6364" wp14:editId="5454AD9F">
                <wp:simplePos x="0" y="0"/>
                <wp:positionH relativeFrom="column">
                  <wp:posOffset>5925787</wp:posOffset>
                </wp:positionH>
                <wp:positionV relativeFrom="paragraph">
                  <wp:posOffset>474378</wp:posOffset>
                </wp:positionV>
                <wp:extent cx="3248025" cy="736600"/>
                <wp:effectExtent l="0" t="0" r="28575" b="25400"/>
                <wp:wrapNone/>
                <wp:docPr id="32" name="12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795F" w:rsidRPr="00324BB8" w:rsidRDefault="0020795F" w:rsidP="0020795F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7BF6364" id="_x0000_s1035" type="#_x0000_t202" style="position:absolute;margin-left:466.6pt;margin-top:37.35pt;width:255.75pt;height:5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" fillcolor="black [3200]" strokecolor="black [1600]" strokeweight="2pt">
                <v:textbox>
                  <w:txbxContent>
                    <w:p w:rsidR="0020795F" w:rsidRPr="00324BB8" w:rsidRDefault="0020795F" w:rsidP="0020795F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</w:p>
    <w:p w:rsidR="0020795F" w:rsidRDefault="0020795F" w:rsidP="00CD4E62"/>
    <w:p w:rsidR="00241EA4" w:rsidRDefault="00241EA4" w:rsidP="00CD4E62"/>
    <w:p w:rsidR="004357EA" w:rsidRDefault="003124C9" w:rsidP="00CD4E62">
      <w:r w:rsidRPr="00E15307">
        <w:rPr>
          <w:noProof/>
          <w:lang w:eastAsia="es-ES"/>
        </w:rPr>
        <w:drawing>
          <wp:inline distT="0" distB="0" distL="0" distR="0" wp14:anchorId="72BFF960" wp14:editId="49CEBA68">
            <wp:extent cx="4199742" cy="4966138"/>
            <wp:effectExtent l="0" t="0" r="0" b="6350"/>
            <wp:docPr id="18" name="Imagen 18" descr="C:\Program Files (x86)\Picto Selector\png\ARASAAC Symbol Set\33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Picto Selector\png\ARASAAC Symbol Set\3327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029" cy="496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margin" w:tblpY="2503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666" w:tblpY="2578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4357EA" w:rsidRPr="000306FA" w:rsidTr="004357EA">
        <w:tc>
          <w:tcPr>
            <w:tcW w:w="2376" w:type="dxa"/>
            <w:shd w:val="clear" w:color="auto" w:fill="DBE5F1" w:themeFill="accent1" w:themeFillTint="33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4357EA" w:rsidRPr="00CD4E62" w:rsidRDefault="004357EA" w:rsidP="004357EA">
            <w:pPr>
              <w:rPr>
                <w:b/>
                <w:sz w:val="28"/>
                <w:szCs w:val="30"/>
              </w:rPr>
            </w:pPr>
          </w:p>
        </w:tc>
      </w:tr>
    </w:tbl>
    <w:p w:rsidR="004357EA" w:rsidRDefault="004357EA">
      <w:pPr>
        <w:spacing w:after="0" w:line="240" w:lineRule="auto"/>
      </w:pPr>
      <w:r w:rsidRPr="00E15307">
        <w:rPr>
          <w:noProof/>
          <w:lang w:eastAsia="es-ES"/>
        </w:rPr>
        <w:drawing>
          <wp:inline distT="0" distB="0" distL="0" distR="0" wp14:anchorId="26CEAD14" wp14:editId="61D29C4C">
            <wp:extent cx="1591765" cy="1513489"/>
            <wp:effectExtent l="0" t="0" r="8890" b="0"/>
            <wp:docPr id="42" name="Imagen 42" descr="C:\Program Files (x86)\Picto Selector\png\ARASAAC Symbol Set\33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Picto Selector\png\ARASAAC Symbol Set\3327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135" cy="1521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7531D12" wp14:editId="6A8EEF63">
                <wp:simplePos x="0" y="0"/>
                <wp:positionH relativeFrom="margin">
                  <wp:align>right</wp:align>
                </wp:positionH>
                <wp:positionV relativeFrom="paragraph">
                  <wp:posOffset>235848</wp:posOffset>
                </wp:positionV>
                <wp:extent cx="1828800" cy="1828800"/>
                <wp:effectExtent l="0" t="0" r="24765" b="12700"/>
                <wp:wrapNone/>
                <wp:docPr id="41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57EA" w:rsidRPr="004B6DC2" w:rsidRDefault="004357EA" w:rsidP="004357EA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PRODUCTOS A LA VENTA EN LA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FRUTERIA</w:t>
                            </w: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7531D12" id="_x0000_s1039" type="#_x0000_t202" style="position:absolute;margin-left:92.8pt;margin-top:18.55pt;width:2in;height:2in;z-index:25168435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" fillcolor="black [3200]" strokecolor="black [1600]" strokeweight="2pt">
                <v:textbox style="mso-fit-shape-to-text:t">
                  <w:txbxContent>
                    <w:p w:rsidR="004357EA" w:rsidRPr="004B6DC2" w:rsidRDefault="004357EA" w:rsidP="004357EA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PRODUCTOS A LA VENTA EN LA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FRUTERIA</w:t>
                      </w: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:rsidR="00241EA4" w:rsidRDefault="00841ED2" w:rsidP="00CD4E62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829D7B" wp14:editId="15E03C78">
                <wp:simplePos x="0" y="0"/>
                <wp:positionH relativeFrom="margin">
                  <wp:align>center</wp:align>
                </wp:positionH>
                <wp:positionV relativeFrom="paragraph">
                  <wp:posOffset>15131</wp:posOffset>
                </wp:positionV>
                <wp:extent cx="1828800" cy="1828800"/>
                <wp:effectExtent l="0" t="0" r="10160" b="15875"/>
                <wp:wrapNone/>
                <wp:docPr id="87" name="1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1ED2" w:rsidRPr="006E3C2E" w:rsidRDefault="00841ED2" w:rsidP="00841ED2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4357EA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LA FRUTERIA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829D7B" id="_x0000_s1040" type="#_x0000_t202" style="position:absolute;margin-left:0;margin-top:1.2pt;width:2in;height:2in;z-index:25166182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" fillcolor="white [3201]" strokecolor="black [3200]" strokeweight="2pt">
                <v:textbox style="mso-fit-shape-to-text:t">
                  <w:txbxContent>
                    <w:p w:rsidR="00841ED2" w:rsidRPr="006E3C2E" w:rsidRDefault="00841ED2" w:rsidP="00841ED2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4357EA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LA FRUTERIA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41EA4" w:rsidRDefault="00241EA4" w:rsidP="00CD4E62"/>
    <w:p w:rsidR="00841ED2" w:rsidRDefault="00841ED2" w:rsidP="00CD4E62"/>
    <w:p w:rsidR="00841ED2" w:rsidRDefault="00841ED2" w:rsidP="00CD4E62">
      <w:bookmarkStart w:id="0" w:name="_GoBack"/>
      <w:bookmarkEnd w:id="0"/>
    </w:p>
    <w:tbl>
      <w:tblPr>
        <w:tblStyle w:val="Tablaconcuadrcula"/>
        <w:tblpPr w:leftFromText="141" w:rightFromText="141" w:vertAnchor="text" w:horzAnchor="page" w:tblpX="8426" w:tblpY="266"/>
        <w:tblW w:w="0" w:type="auto"/>
        <w:tblLook w:val="04A0" w:firstRow="1" w:lastRow="0" w:firstColumn="1" w:lastColumn="0" w:noHBand="0" w:noVBand="1"/>
      </w:tblPr>
      <w:tblGrid>
        <w:gridCol w:w="2537"/>
        <w:gridCol w:w="2539"/>
        <w:gridCol w:w="2281"/>
      </w:tblGrid>
      <w:tr w:rsidR="004625A7" w:rsidRPr="000306FA" w:rsidTr="004625A7">
        <w:tc>
          <w:tcPr>
            <w:tcW w:w="2537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57C64A6" wp14:editId="502E09A6">
                  <wp:extent cx="1241946" cy="1241946"/>
                  <wp:effectExtent l="0" t="0" r="0" b="0"/>
                  <wp:docPr id="151" name="Imagen 151" descr="C:\Program Files (x86)\Picto Selector\png\ARASAAC Symbol Set\25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Program Files (x86)\Picto Selector\png\ARASAAC Symbol Set\25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527" cy="1243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PERA 1 €</w:t>
            </w:r>
          </w:p>
        </w:tc>
        <w:tc>
          <w:tcPr>
            <w:tcW w:w="2539" w:type="dxa"/>
          </w:tcPr>
          <w:p w:rsidR="004625A7" w:rsidRPr="00CD4E62" w:rsidRDefault="004625A7" w:rsidP="004625A7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134FAE0" wp14:editId="3889277C">
                  <wp:extent cx="1119117" cy="1119117"/>
                  <wp:effectExtent l="0" t="0" r="5080" b="5080"/>
                  <wp:docPr id="152" name="Imagen 152" descr="C:\Program Files (x86)\Picto Selector\png\ARASAAC Symbol Set\24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Program Files (x86)\Picto Selector\png\ARASAAC Symbol Set\24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975" cy="111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MANZANA 1 €</w:t>
            </w:r>
          </w:p>
        </w:tc>
        <w:tc>
          <w:tcPr>
            <w:tcW w:w="2281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0BC9E29" wp14:editId="5F0C43C3">
                  <wp:extent cx="1118870" cy="1118870"/>
                  <wp:effectExtent l="0" t="0" r="5080" b="5080"/>
                  <wp:docPr id="153" name="Imagen 153" descr="C:\Program Files (x86)\Picto Selector\png\ARASAAC Symbol Set\24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Program Files (x86)\Picto Selector\png\ARASAAC Symbol Set\24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691" cy="111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NARANJA 1 €</w:t>
            </w:r>
          </w:p>
        </w:tc>
      </w:tr>
      <w:tr w:rsidR="004625A7" w:rsidRPr="000306FA" w:rsidTr="004625A7">
        <w:tc>
          <w:tcPr>
            <w:tcW w:w="2537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4908ADF" wp14:editId="682C7C0E">
                  <wp:extent cx="1037229" cy="1037229"/>
                  <wp:effectExtent l="0" t="0" r="0" b="0"/>
                  <wp:docPr id="154" name="Imagen 154" descr="C:\Program Files (x86)\Picto Selector\png\ARASAAC Symbol Set\90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 (x86)\Picto Selector\png\ARASAAC Symbol Set\90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98" cy="104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PLÁTANO 1 €</w:t>
            </w:r>
          </w:p>
        </w:tc>
        <w:tc>
          <w:tcPr>
            <w:tcW w:w="2539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DA0066C" wp14:editId="4F230ED6">
                  <wp:extent cx="1119117" cy="1119117"/>
                  <wp:effectExtent l="0" t="0" r="5080" b="5080"/>
                  <wp:docPr id="155" name="Imagen 155" descr="C:\Program Files (x86)\Picto Selector\png\ARASAAC Symbol Set\32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Program Files (x86)\Picto Selector\png\ARASAAC Symbol Set\32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824" cy="1121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4DB7">
              <w:rPr>
                <w:b/>
                <w:sz w:val="28"/>
                <w:szCs w:val="30"/>
              </w:rPr>
              <w:t xml:space="preserve"> </w:t>
            </w:r>
            <w:r>
              <w:rPr>
                <w:b/>
                <w:sz w:val="28"/>
                <w:szCs w:val="30"/>
              </w:rPr>
              <w:t>UVA 1 €</w:t>
            </w:r>
          </w:p>
        </w:tc>
        <w:tc>
          <w:tcPr>
            <w:tcW w:w="2281" w:type="dxa"/>
          </w:tcPr>
          <w:p w:rsidR="004625A7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EFD0B07" wp14:editId="1C9CB282">
                  <wp:extent cx="1009934" cy="1009934"/>
                  <wp:effectExtent l="0" t="0" r="0" b="0"/>
                  <wp:docPr id="156" name="Imagen 156" descr="C:\Program Files (x86)\Picto Selector\png\ARASAAC Symbol Set\25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Program Files (x86)\Picto Selector\png\ARASAAC Symbol Set\25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013" cy="1014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SANDÍA 2 €</w:t>
            </w:r>
          </w:p>
        </w:tc>
      </w:tr>
      <w:tr w:rsidR="004625A7" w:rsidRPr="000306FA" w:rsidTr="004625A7">
        <w:tc>
          <w:tcPr>
            <w:tcW w:w="2537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278EA16" wp14:editId="33B9250F">
                  <wp:extent cx="1241425" cy="1118596"/>
                  <wp:effectExtent l="0" t="0" r="0" b="5715"/>
                  <wp:docPr id="168" name="Imagen 168" descr="C:\Program Files (x86)\Picto Selector\png\ARASAAC Symbol Set\2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Program Files (x86)\Picto Selector\png\ARASAAC Symbol Set\2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19" cy="1123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MELÓN 2 €</w:t>
            </w:r>
          </w:p>
        </w:tc>
        <w:tc>
          <w:tcPr>
            <w:tcW w:w="2539" w:type="dxa"/>
          </w:tcPr>
          <w:p w:rsidR="00A64DB7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0CF8CD6" wp14:editId="155AC629">
                  <wp:extent cx="1050877" cy="1050877"/>
                  <wp:effectExtent l="0" t="0" r="0" b="0"/>
                  <wp:docPr id="169" name="Imagen 169" descr="C:\Program Files (x86)\Picto Selector\png\Mulberry Symbol Set\pineapple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Program Files (x86)\Picto Selector\png\Mulberry Symbol Set\pineapple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064" cy="1053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4DB7">
              <w:rPr>
                <w:b/>
                <w:sz w:val="28"/>
                <w:szCs w:val="30"/>
              </w:rPr>
              <w:t xml:space="preserve"> </w:t>
            </w:r>
          </w:p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PIÑA 2 €</w:t>
            </w:r>
          </w:p>
        </w:tc>
        <w:tc>
          <w:tcPr>
            <w:tcW w:w="2281" w:type="dxa"/>
          </w:tcPr>
          <w:p w:rsidR="004625A7" w:rsidRPr="00CD4E62" w:rsidRDefault="004625A7" w:rsidP="004625A7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670D342" wp14:editId="416565F1">
                  <wp:extent cx="1078173" cy="1078173"/>
                  <wp:effectExtent l="0" t="0" r="8255" b="8255"/>
                  <wp:docPr id="170" name="Imagen 170" descr="C:\Program Files (x86)\Picto Selector\png\ARASAAC Symbol Set\24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Program Files (x86)\Picto Selector\png\ARASAAC Symbol Set\24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688" cy="107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MELOCOTÓN 1 €</w:t>
            </w:r>
          </w:p>
        </w:tc>
      </w:tr>
    </w:tbl>
    <w:tbl>
      <w:tblPr>
        <w:tblStyle w:val="Tablaconcuadrcula"/>
        <w:tblpPr w:leftFromText="141" w:rightFromText="141" w:vertAnchor="text" w:horzAnchor="margin" w:tblpY="-128"/>
        <w:tblW w:w="0" w:type="auto"/>
        <w:tblLook w:val="04A0" w:firstRow="1" w:lastRow="0" w:firstColumn="1" w:lastColumn="0" w:noHBand="0" w:noVBand="1"/>
      </w:tblPr>
      <w:tblGrid>
        <w:gridCol w:w="2537"/>
        <w:gridCol w:w="2539"/>
        <w:gridCol w:w="2281"/>
      </w:tblGrid>
      <w:tr w:rsidR="004357EA" w:rsidRPr="000306FA" w:rsidTr="004357EA">
        <w:tc>
          <w:tcPr>
            <w:tcW w:w="2537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EF0E62E" wp14:editId="2ABB6E7E">
                  <wp:extent cx="1241946" cy="1241946"/>
                  <wp:effectExtent l="0" t="0" r="0" b="0"/>
                  <wp:docPr id="133" name="Imagen 133" descr="C:\Program Files (x86)\Picto Selector\png\ARASAAC Symbol Set\25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Program Files (x86)\Picto Selector\png\ARASAAC Symbol Set\25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527" cy="1243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PERA 1 €</w:t>
            </w:r>
          </w:p>
        </w:tc>
        <w:tc>
          <w:tcPr>
            <w:tcW w:w="2539" w:type="dxa"/>
          </w:tcPr>
          <w:p w:rsidR="004357EA" w:rsidRPr="00CD4E62" w:rsidRDefault="004357EA" w:rsidP="004357EA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38AB44F" wp14:editId="2B34210E">
                  <wp:extent cx="1119117" cy="1119117"/>
                  <wp:effectExtent l="0" t="0" r="5080" b="5080"/>
                  <wp:docPr id="134" name="Imagen 134" descr="C:\Program Files (x86)\Picto Selector\png\ARASAAC Symbol Set\24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Program Files (x86)\Picto Selector\png\ARASAAC Symbol Set\24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975" cy="111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MANZANA 1 €</w:t>
            </w:r>
          </w:p>
        </w:tc>
        <w:tc>
          <w:tcPr>
            <w:tcW w:w="2281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9E4CE5C" wp14:editId="29CD62B6">
                  <wp:extent cx="1118870" cy="1118870"/>
                  <wp:effectExtent l="0" t="0" r="5080" b="5080"/>
                  <wp:docPr id="135" name="Imagen 135" descr="C:\Program Files (x86)\Picto Selector\png\ARASAAC Symbol Set\24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Program Files (x86)\Picto Selector\png\ARASAAC Symbol Set\24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691" cy="111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NARANJA 1 €</w:t>
            </w:r>
          </w:p>
        </w:tc>
      </w:tr>
      <w:tr w:rsidR="004357EA" w:rsidRPr="000306FA" w:rsidTr="004357EA">
        <w:tc>
          <w:tcPr>
            <w:tcW w:w="2537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75097F0" wp14:editId="79E1B863">
                  <wp:extent cx="1119116" cy="1119116"/>
                  <wp:effectExtent l="0" t="0" r="5080" b="5080"/>
                  <wp:docPr id="136" name="Imagen 136" descr="C:\Program Files (x86)\Picto Selector\png\ARASAAC Symbol Set\90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Program Files (x86)\Picto Selector\png\ARASAAC Symbol Set\90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689" cy="112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PLÁTANO 1 €</w:t>
            </w:r>
          </w:p>
        </w:tc>
        <w:tc>
          <w:tcPr>
            <w:tcW w:w="2539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36BA4E0" wp14:editId="33A10968">
                  <wp:extent cx="1146412" cy="1146412"/>
                  <wp:effectExtent l="0" t="0" r="0" b="0"/>
                  <wp:docPr id="137" name="Imagen 137" descr="C:\Program Files (x86)\Picto Selector\png\ARASAAC Symbol Set\32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Program Files (x86)\Picto Selector\png\ARASAAC Symbol Set\32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965" cy="114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UVA 1 €</w:t>
            </w:r>
          </w:p>
        </w:tc>
        <w:tc>
          <w:tcPr>
            <w:tcW w:w="2281" w:type="dxa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3F2A110" wp14:editId="4E19CB30">
                  <wp:extent cx="1078173" cy="1078173"/>
                  <wp:effectExtent l="0" t="0" r="8255" b="8255"/>
                  <wp:docPr id="138" name="Imagen 138" descr="C:\Program Files (x86)\Picto Selector\png\ARASAAC Symbol Set\25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Program Files (x86)\Picto Selector\png\ARASAAC Symbol Set\25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526" cy="1080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SANDÍA 2 €</w:t>
            </w:r>
          </w:p>
        </w:tc>
      </w:tr>
      <w:tr w:rsidR="004357EA" w:rsidRPr="000306FA" w:rsidTr="004357EA">
        <w:tc>
          <w:tcPr>
            <w:tcW w:w="2537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E94CB40" wp14:editId="3D4635C9">
                  <wp:extent cx="1241425" cy="1118596"/>
                  <wp:effectExtent l="0" t="0" r="0" b="5715"/>
                  <wp:docPr id="148" name="Imagen 148" descr="C:\Program Files (x86)\Picto Selector\png\ARASAAC Symbol Set\2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Program Files (x86)\Picto Selector\png\ARASAAC Symbol Set\2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19" cy="1123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MELÓN 2 €</w:t>
            </w:r>
          </w:p>
        </w:tc>
        <w:tc>
          <w:tcPr>
            <w:tcW w:w="2539" w:type="dxa"/>
          </w:tcPr>
          <w:p w:rsidR="004357EA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98A2A33" wp14:editId="5481B99F">
                  <wp:extent cx="1037230" cy="1037230"/>
                  <wp:effectExtent l="0" t="0" r="0" b="0"/>
                  <wp:docPr id="149" name="Imagen 149" descr="C:\Program Files (x86)\Picto Selector\png\Mulberry Symbol Set\pineapple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Program Files (x86)\Picto Selector\png\Mulberry Symbol Set\pineapple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739" cy="103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sz w:val="28"/>
                <w:szCs w:val="30"/>
              </w:rPr>
              <w:t>PIÑA 2 €</w:t>
            </w:r>
          </w:p>
        </w:tc>
        <w:tc>
          <w:tcPr>
            <w:tcW w:w="2281" w:type="dxa"/>
          </w:tcPr>
          <w:p w:rsidR="004357EA" w:rsidRPr="00CD4E62" w:rsidRDefault="004357EA" w:rsidP="004357EA">
            <w:pPr>
              <w:jc w:val="center"/>
              <w:rPr>
                <w:b/>
                <w:sz w:val="28"/>
                <w:szCs w:val="30"/>
              </w:rPr>
            </w:pPr>
            <w:r w:rsidRPr="00B94138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FBAF376" wp14:editId="121AC286">
                  <wp:extent cx="1078173" cy="1078173"/>
                  <wp:effectExtent l="0" t="0" r="8255" b="8255"/>
                  <wp:docPr id="150" name="Imagen 150" descr="C:\Program Files (x86)\Picto Selector\png\ARASAAC Symbol Set\24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Program Files (x86)\Picto Selector\png\ARASAAC Symbol Set\24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688" cy="107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MELOCOTÓN 1 €</w:t>
            </w:r>
          </w:p>
        </w:tc>
      </w:tr>
    </w:tbl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841ED2" w:rsidRDefault="00841ED2" w:rsidP="00CD4E62"/>
    <w:p w:rsidR="00241EA4" w:rsidRDefault="00241EA4" w:rsidP="00CD4E62"/>
    <w:p w:rsidR="00241EA4" w:rsidRDefault="00A62F1D" w:rsidP="00CD4E62">
      <w:r w:rsidRPr="00841ED2">
        <w:rPr>
          <w:noProof/>
          <w:lang w:eastAsia="es-ES"/>
        </w:rPr>
        <w:drawing>
          <wp:anchor distT="0" distB="0" distL="114300" distR="114300" simplePos="0" relativeHeight="251687424" behindDoc="1" locked="0" layoutInCell="1" allowOverlap="1" wp14:anchorId="0F96D50E" wp14:editId="28783F8C">
            <wp:simplePos x="0" y="0"/>
            <wp:positionH relativeFrom="column">
              <wp:posOffset>49530</wp:posOffset>
            </wp:positionH>
            <wp:positionV relativeFrom="paragraph">
              <wp:posOffset>1298575</wp:posOffset>
            </wp:positionV>
            <wp:extent cx="1478280" cy="1402715"/>
            <wp:effectExtent l="0" t="0" r="7620" b="6985"/>
            <wp:wrapNone/>
            <wp:docPr id="45" name="Imagen 45" descr="C:\Program Files (x86)\Picto Selector\png\ARASAAC Symbol Set\20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 (x86)\Picto Selector\png\ARASAAC Symbol Set\20125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1EA4" w:rsidRDefault="00E15307" w:rsidP="00CD4E62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41FCE9" wp14:editId="029061A5">
                <wp:simplePos x="0" y="0"/>
                <wp:positionH relativeFrom="column">
                  <wp:posOffset>5997039</wp:posOffset>
                </wp:positionH>
                <wp:positionV relativeFrom="paragraph">
                  <wp:posOffset>284372</wp:posOffset>
                </wp:positionV>
                <wp:extent cx="3248025" cy="736600"/>
                <wp:effectExtent l="0" t="0" r="28575" b="25400"/>
                <wp:wrapNone/>
                <wp:docPr id="15" name="12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5307" w:rsidRPr="00324BB8" w:rsidRDefault="00E15307" w:rsidP="00E15307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1A9750" id="_x0000_s1037" type="#_x0000_t202" style="position:absolute;margin-left:472.2pt;margin-top:22.4pt;width:255.75pt;height:5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" fillcolor="black [3200]" strokecolor="black [1600]" strokeweight="2pt">
                <v:textbox>
                  <w:txbxContent>
                    <w:p w:rsidR="00E15307" w:rsidRPr="00324BB8" w:rsidRDefault="00E15307" w:rsidP="00E15307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</w:p>
    <w:p w:rsidR="00241EA4" w:rsidRDefault="00241EA4" w:rsidP="00CD4E62"/>
    <w:p w:rsidR="00241EA4" w:rsidRDefault="00241EA4" w:rsidP="00CD4E62"/>
    <w:p w:rsidR="00841ED2" w:rsidRDefault="00841ED2" w:rsidP="00CD4E62"/>
    <w:tbl>
      <w:tblPr>
        <w:tblStyle w:val="Tablaconcuadrcula"/>
        <w:tblpPr w:leftFromText="141" w:rightFromText="141" w:vertAnchor="text" w:horzAnchor="margin" w:tblpXSpec="right" w:tblpY="100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E15307" w:rsidRPr="000306FA" w:rsidTr="00E15307">
        <w:tc>
          <w:tcPr>
            <w:tcW w:w="2376" w:type="dxa"/>
            <w:shd w:val="clear" w:color="auto" w:fill="DBE5F1" w:themeFill="accent1" w:themeFillTint="33"/>
          </w:tcPr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E15307" w:rsidRPr="000306FA" w:rsidTr="00E15307">
        <w:tc>
          <w:tcPr>
            <w:tcW w:w="2376" w:type="dxa"/>
            <w:shd w:val="clear" w:color="auto" w:fill="DBE5F1" w:themeFill="accent1" w:themeFillTint="33"/>
          </w:tcPr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E15307" w:rsidRPr="000306FA" w:rsidTr="00E15307">
        <w:tc>
          <w:tcPr>
            <w:tcW w:w="2376" w:type="dxa"/>
            <w:shd w:val="clear" w:color="auto" w:fill="DBE5F1" w:themeFill="accent1" w:themeFillTint="33"/>
          </w:tcPr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E15307" w:rsidRPr="00CD4E62" w:rsidRDefault="00E15307" w:rsidP="00E15307">
            <w:pPr>
              <w:rPr>
                <w:b/>
                <w:sz w:val="28"/>
                <w:szCs w:val="30"/>
              </w:rPr>
            </w:pPr>
          </w:p>
        </w:tc>
      </w:tr>
    </w:tbl>
    <w:p w:rsidR="00A62F1D" w:rsidRDefault="00A64DB7" w:rsidP="00CD4E62">
      <w:r w:rsidRPr="00841ED2">
        <w:rPr>
          <w:noProof/>
          <w:lang w:eastAsia="es-ES"/>
        </w:rPr>
        <w:drawing>
          <wp:inline distT="0" distB="0" distL="0" distR="0" wp14:anchorId="77FEB91A" wp14:editId="02100334">
            <wp:extent cx="5067300" cy="4809490"/>
            <wp:effectExtent l="0" t="0" r="0" b="0"/>
            <wp:docPr id="86" name="Imagen 86" descr="C:\Program Files (x86)\Picto Selector\png\ARASAAC Symbol Set\20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 (x86)\Picto Selector\png\ARASAAC Symbol Set\20125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480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margin" w:tblpY="2181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442" w:tblpY="2255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rPr>
                <w:b/>
                <w:sz w:val="28"/>
                <w:szCs w:val="30"/>
              </w:rPr>
            </w:pPr>
          </w:p>
        </w:tc>
      </w:tr>
    </w:tbl>
    <w:p w:rsidR="00A62F1D" w:rsidRDefault="00A62F1D">
      <w:pPr>
        <w:spacing w:after="0" w:line="240" w:lineRule="auto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B59A510" wp14:editId="791E35E5">
                <wp:simplePos x="0" y="0"/>
                <wp:positionH relativeFrom="margin">
                  <wp:posOffset>1552575</wp:posOffset>
                </wp:positionH>
                <wp:positionV relativeFrom="paragraph">
                  <wp:posOffset>267313</wp:posOffset>
                </wp:positionV>
                <wp:extent cx="1828800" cy="1828800"/>
                <wp:effectExtent l="0" t="0" r="24765" b="12700"/>
                <wp:wrapNone/>
                <wp:docPr id="43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2F1D" w:rsidRPr="004B6DC2" w:rsidRDefault="00A62F1D" w:rsidP="00A62F1D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PRODUCTOS A LA VENTA EN LA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VERDULERIA</w:t>
                            </w:r>
                            <w:r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B59A510" id="_x0000_s1042" type="#_x0000_t202" style="position:absolute;margin-left:122.25pt;margin-top:21.05pt;width:2in;height:2in;z-index:25168640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" fillcolor="black [3200]" strokecolor="black [1600]" strokeweight="2pt">
                <v:textbox style="mso-fit-shape-to-text:t">
                  <w:txbxContent>
                    <w:p w:rsidR="00A62F1D" w:rsidRPr="004B6DC2" w:rsidRDefault="00A62F1D" w:rsidP="00A62F1D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PRODUCTOS A LA VENTA EN LA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VERDULERIA</w:t>
                      </w:r>
                      <w:r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41ED2">
        <w:rPr>
          <w:noProof/>
          <w:lang w:eastAsia="es-ES"/>
        </w:rPr>
        <w:drawing>
          <wp:inline distT="0" distB="0" distL="0" distR="0" wp14:anchorId="7981974C" wp14:editId="7B96319F">
            <wp:extent cx="1340069" cy="1339672"/>
            <wp:effectExtent l="0" t="0" r="0" b="0"/>
            <wp:docPr id="44" name="Imagen 44" descr="C:\Program Files (x86)\Picto Selector\png\ARASAAC Symbol Set\20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 (x86)\Picto Selector\png\ARASAAC Symbol Set\20125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487" cy="134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62F1D" w:rsidRDefault="00A62F1D">
      <w:pPr>
        <w:spacing w:after="0" w:line="240" w:lineRule="auto"/>
      </w:pPr>
    </w:p>
    <w:p w:rsidR="00841ED2" w:rsidRDefault="0088494C" w:rsidP="00CD4E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223C90D" wp14:editId="21E4BEFB">
                <wp:simplePos x="0" y="0"/>
                <wp:positionH relativeFrom="column">
                  <wp:posOffset>1514247</wp:posOffset>
                </wp:positionH>
                <wp:positionV relativeFrom="paragraph">
                  <wp:posOffset>13995</wp:posOffset>
                </wp:positionV>
                <wp:extent cx="1828800" cy="1828800"/>
                <wp:effectExtent l="0" t="0" r="28575" b="15875"/>
                <wp:wrapNone/>
                <wp:docPr id="88" name="1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1ED2" w:rsidRPr="006E3C2E" w:rsidRDefault="00841ED2" w:rsidP="00841ED2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 w:rsidR="00A62F1D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LA VERDULERIA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223C90D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119.25pt;margin-top:1.1pt;width:2in;height:2in;z-index:251662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" fillcolor="white [3201]" strokecolor="black [3200]" strokeweight="2pt">
                <v:textbox style="mso-fit-shape-to-text:t">
                  <w:txbxContent>
                    <w:p w:rsidR="00841ED2" w:rsidRPr="006E3C2E" w:rsidRDefault="00841ED2" w:rsidP="00841ED2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 w:rsidR="00A62F1D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LA VERDULERIA</w:t>
                      </w:r>
                    </w:p>
                  </w:txbxContent>
                </v:textbox>
              </v:shape>
            </w:pict>
          </mc:Fallback>
        </mc:AlternateContent>
      </w:r>
    </w:p>
    <w:p w:rsidR="00241EA4" w:rsidRDefault="00241EA4" w:rsidP="00CD4E62"/>
    <w:p w:rsidR="00241EA4" w:rsidRDefault="00241EA4" w:rsidP="00CD4E62"/>
    <w:tbl>
      <w:tblPr>
        <w:tblStyle w:val="Tablaconcuadrcula"/>
        <w:tblpPr w:leftFromText="141" w:rightFromText="141" w:vertAnchor="text" w:horzAnchor="margin" w:tblpXSpec="right" w:tblpY="374"/>
        <w:tblW w:w="0" w:type="auto"/>
        <w:tblLook w:val="04A0" w:firstRow="1" w:lastRow="0" w:firstColumn="1" w:lastColumn="0" w:noHBand="0" w:noVBand="1"/>
      </w:tblPr>
      <w:tblGrid>
        <w:gridCol w:w="2518"/>
        <w:gridCol w:w="2432"/>
        <w:gridCol w:w="2671"/>
      </w:tblGrid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AB324BA" wp14:editId="5594CB9C">
                  <wp:extent cx="1187355" cy="1187355"/>
                  <wp:effectExtent l="0" t="0" r="0" b="0"/>
                  <wp:docPr id="171" name="Imagen 171" descr="C:\Program Files (x86)\Picto Selector\png\Mulberry Symbol Set\tomato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Program Files (x86)\Picto Selector\png\Mulberry Symbol Set\tomato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44" cy="1190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TOMATES 1 €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85409EC" wp14:editId="5B0D6BF0">
                  <wp:extent cx="1282889" cy="1282889"/>
                  <wp:effectExtent l="0" t="0" r="0" b="0"/>
                  <wp:docPr id="172" name="Imagen 172" descr="C:\Program Files (x86)\Picto Selector\png\ARASAAC Symbol Set\28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Program Files (x86)\Picto Selector\png\ARASAAC Symbol Set\28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670" cy="128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PEPINO 1 €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CF2C1C9" wp14:editId="78010F90">
                  <wp:extent cx="1241946" cy="1241946"/>
                  <wp:effectExtent l="0" t="0" r="0" b="0"/>
                  <wp:docPr id="173" name="Imagen 173" descr="C:\Program Files (x86)\Picto Selector\png\Mulberry Symbol Set\lettuce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Program Files (x86)\Picto Selector\png\Mulberry Symbol Set\lettuce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559" cy="1245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LECHUGA 1 €</w:t>
            </w:r>
          </w:p>
        </w:tc>
      </w:tr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BBEF575" wp14:editId="47DB63F1">
                  <wp:extent cx="1160059" cy="1160059"/>
                  <wp:effectExtent l="0" t="0" r="0" b="0"/>
                  <wp:docPr id="174" name="Imagen 174" descr="C:\Program Files (x86)\Picto Selector\png\Mulberry Symbol Set\green beans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Program Files (x86)\Picto Selector\png\Mulberry Symbol Set\green beans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390" cy="116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JUDIAS VERDES 3 €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695F79B" wp14:editId="0248D419">
                  <wp:extent cx="1159510" cy="1159510"/>
                  <wp:effectExtent l="0" t="0" r="2540" b="2540"/>
                  <wp:docPr id="175" name="Imagen 175" descr="C:\Program Files (x86)\Picto Selector\png\ARASAAC Symbol Set\53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Program Files (x86)\Picto Selector\png\ARASAAC Symbol Set\53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414" cy="1160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ALCACHOFAS 2 €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3EFD6DF1" wp14:editId="1B6F8C80">
                  <wp:extent cx="1173707" cy="1173707"/>
                  <wp:effectExtent l="0" t="0" r="7620" b="7620"/>
                  <wp:docPr id="176" name="Imagen 176" descr="C:\Program Files (x86)\Picto Selector\png\ARASAAC Symbol Set\28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Program Files (x86)\Picto Selector\png\ARASAAC Symbol Set\28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915" cy="117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PIMIENTO ROJO 2 €</w:t>
            </w:r>
          </w:p>
        </w:tc>
      </w:tr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16DBBBB" wp14:editId="09C7B560">
                  <wp:extent cx="1324136" cy="1324136"/>
                  <wp:effectExtent l="0" t="0" r="9525" b="9525"/>
                  <wp:docPr id="177" name="Imagen 177" descr="C:\Program Files (x86)\Picto Selector\png\ARASAAC Symbol Set\23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Program Files (x86)\Picto Selector\png\ARASAAC Symbol Set\23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666" cy="1325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CEBOLLA 2 €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D85DF71" wp14:editId="23D9DB67">
                  <wp:extent cx="1242250" cy="1242250"/>
                  <wp:effectExtent l="0" t="0" r="0" b="0"/>
                  <wp:docPr id="178" name="Imagen 178" descr="C:\Program Files (x86)\Picto Selector\png\ARASAAC Symbol Set\25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Program Files (x86)\Picto Selector\png\ARASAAC Symbol Set\25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02" cy="1243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PATATAS 1 €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7C2C0BA" wp14:editId="05689643">
                  <wp:extent cx="1146412" cy="1146412"/>
                  <wp:effectExtent l="0" t="0" r="0" b="0"/>
                  <wp:docPr id="179" name="Imagen 179" descr="C:\Program Files (x86)\Picto Selector\png\ARASAAC Symbol Set\83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Program Files (x86)\Picto Selector\png\ARASAAC Symbol Set\83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649" cy="1147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JUDIAS BLANCAS 2 €</w:t>
            </w:r>
          </w:p>
        </w:tc>
      </w:tr>
    </w:tbl>
    <w:tbl>
      <w:tblPr>
        <w:tblStyle w:val="Tablaconcuadrcula"/>
        <w:tblpPr w:leftFromText="141" w:rightFromText="141" w:vertAnchor="text" w:horzAnchor="margin" w:tblpY="396"/>
        <w:tblW w:w="0" w:type="auto"/>
        <w:tblLook w:val="04A0" w:firstRow="1" w:lastRow="0" w:firstColumn="1" w:lastColumn="0" w:noHBand="0" w:noVBand="1"/>
      </w:tblPr>
      <w:tblGrid>
        <w:gridCol w:w="2518"/>
        <w:gridCol w:w="2432"/>
        <w:gridCol w:w="2671"/>
      </w:tblGrid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56D3878" wp14:editId="5A1C49AE">
                  <wp:extent cx="1187355" cy="1187355"/>
                  <wp:effectExtent l="0" t="0" r="0" b="0"/>
                  <wp:docPr id="180" name="Imagen 180" descr="C:\Program Files (x86)\Picto Selector\png\Mulberry Symbol Set\tomato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Program Files (x86)\Picto Selector\png\Mulberry Symbol Set\tomato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44" cy="1190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TOMATES 1 €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A437C3E" wp14:editId="5A021CCE">
                  <wp:extent cx="1282889" cy="1282889"/>
                  <wp:effectExtent l="0" t="0" r="0" b="0"/>
                  <wp:docPr id="181" name="Imagen 181" descr="C:\Program Files (x86)\Picto Selector\png\ARASAAC Symbol Set\28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Program Files (x86)\Picto Selector\png\ARASAAC Symbol Set\28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670" cy="128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PEPINO 1 €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1E17F337" wp14:editId="17DA396F">
                  <wp:extent cx="1241946" cy="1241946"/>
                  <wp:effectExtent l="0" t="0" r="0" b="0"/>
                  <wp:docPr id="182" name="Imagen 182" descr="C:\Program Files (x86)\Picto Selector\png\Mulberry Symbol Set\lettuce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Program Files (x86)\Picto Selector\png\Mulberry Symbol Set\lettuce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559" cy="1245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LECHUGA 1 €</w:t>
            </w:r>
          </w:p>
        </w:tc>
      </w:tr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9DA107F" wp14:editId="2DB7A251">
                  <wp:extent cx="1160059" cy="1160059"/>
                  <wp:effectExtent l="0" t="0" r="0" b="0"/>
                  <wp:docPr id="183" name="Imagen 183" descr="C:\Program Files (x86)\Picto Selector\png\Mulberry Symbol Set\green beans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Program Files (x86)\Picto Selector\png\Mulberry Symbol Set\green beans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390" cy="116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JUDIAS VERDES 3 €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8DAD085" wp14:editId="7D7E6903">
                  <wp:extent cx="1159510" cy="1159510"/>
                  <wp:effectExtent l="0" t="0" r="2540" b="2540"/>
                  <wp:docPr id="184" name="Imagen 184" descr="C:\Program Files (x86)\Picto Selector\png\ARASAAC Symbol Set\53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Program Files (x86)\Picto Selector\png\ARASAAC Symbol Set\53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414" cy="1160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ALCACHOFAS 2 €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58F8B1A" wp14:editId="1ED85DC2">
                  <wp:extent cx="1173707" cy="1173707"/>
                  <wp:effectExtent l="0" t="0" r="7620" b="7620"/>
                  <wp:docPr id="185" name="Imagen 185" descr="C:\Program Files (x86)\Picto Selector\png\ARASAAC Symbol Set\28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Program Files (x86)\Picto Selector\png\ARASAAC Symbol Set\28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915" cy="117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PIMIENTO ROJO 2 €</w:t>
            </w:r>
          </w:p>
        </w:tc>
      </w:tr>
      <w:tr w:rsidR="008E066E" w:rsidRPr="000306FA" w:rsidTr="008E066E">
        <w:tc>
          <w:tcPr>
            <w:tcW w:w="2518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6D9191F2" wp14:editId="0498F325">
                  <wp:extent cx="1324136" cy="1324136"/>
                  <wp:effectExtent l="0" t="0" r="9525" b="9525"/>
                  <wp:docPr id="186" name="Imagen 186" descr="C:\Program Files (x86)\Picto Selector\png\ARASAAC Symbol Set\23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Program Files (x86)\Picto Selector\png\ARASAAC Symbol Set\23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666" cy="1325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CEBOLLA 2 €</w:t>
            </w:r>
          </w:p>
        </w:tc>
        <w:tc>
          <w:tcPr>
            <w:tcW w:w="2432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AB47A3A" wp14:editId="78C1EE37">
                  <wp:extent cx="1242250" cy="1242250"/>
                  <wp:effectExtent l="0" t="0" r="0" b="0"/>
                  <wp:docPr id="187" name="Imagen 187" descr="C:\Program Files (x86)\Picto Selector\png\ARASAAC Symbol Set\25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Program Files (x86)\Picto Selector\png\ARASAAC Symbol Set\25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02" cy="1243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PATATAS 1 €</w:t>
            </w:r>
          </w:p>
        </w:tc>
        <w:tc>
          <w:tcPr>
            <w:tcW w:w="2671" w:type="dxa"/>
          </w:tcPr>
          <w:p w:rsidR="008E066E" w:rsidRPr="00CD4E62" w:rsidRDefault="008E066E" w:rsidP="008E066E">
            <w:pPr>
              <w:jc w:val="center"/>
              <w:rPr>
                <w:b/>
                <w:sz w:val="28"/>
                <w:szCs w:val="30"/>
              </w:rPr>
            </w:pPr>
            <w:r w:rsidRPr="004625A7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2DCAA98" wp14:editId="26895160">
                  <wp:extent cx="1146412" cy="1146412"/>
                  <wp:effectExtent l="0" t="0" r="0" b="0"/>
                  <wp:docPr id="188" name="Imagen 188" descr="C:\Program Files (x86)\Picto Selector\png\ARASAAC Symbol Set\83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Program Files (x86)\Picto Selector\png\ARASAAC Symbol Set\83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649" cy="1147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JUDIAS BLANCAS 2 €</w:t>
            </w:r>
          </w:p>
        </w:tc>
      </w:tr>
    </w:tbl>
    <w:p w:rsidR="00241EA4" w:rsidRDefault="00241EA4" w:rsidP="00CD4E62"/>
    <w:p w:rsidR="008E066E" w:rsidRPr="0065103B" w:rsidRDefault="0065103B" w:rsidP="0065103B">
      <w:pPr>
        <w:shd w:val="clear" w:color="auto" w:fill="B8CCE4" w:themeFill="accent1" w:themeFillTint="66"/>
        <w:jc w:val="center"/>
        <w:rPr>
          <w:b/>
          <w:sz w:val="72"/>
        </w:rPr>
      </w:pPr>
      <w:r w:rsidRPr="0065103B">
        <w:rPr>
          <w:b/>
          <w:sz w:val="72"/>
        </w:rPr>
        <w:t>OTROS PRO</w:t>
      </w:r>
      <w:r w:rsidRPr="0065103B">
        <w:rPr>
          <w:b/>
          <w:sz w:val="72"/>
        </w:rPr>
        <w:lastRenderedPageBreak/>
        <w:t>DUCTOS DEL SUPERMERCADO</w:t>
      </w:r>
    </w:p>
    <w:p w:rsidR="008E066E" w:rsidRDefault="008E066E" w:rsidP="00CD4E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6D16210" wp14:editId="39ABF1A1">
                <wp:simplePos x="0" y="0"/>
                <wp:positionH relativeFrom="column">
                  <wp:posOffset>6168523</wp:posOffset>
                </wp:positionH>
                <wp:positionV relativeFrom="paragraph">
                  <wp:posOffset>12700</wp:posOffset>
                </wp:positionV>
                <wp:extent cx="3248025" cy="736600"/>
                <wp:effectExtent l="0" t="0" r="28575" b="25400"/>
                <wp:wrapNone/>
                <wp:docPr id="190" name="12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736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066E" w:rsidRPr="00324BB8" w:rsidRDefault="008E066E" w:rsidP="008E066E">
                            <w:pPr>
                              <w:jc w:val="center"/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24BB8">
                              <w:rPr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PRODUCTOS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6D16210" id="_x0000_s1039" type="#_x0000_t202" style="position:absolute;margin-left:485.7pt;margin-top:1pt;width:255.75pt;height:5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" fillcolor="black [3200]" strokecolor="black [1600]" strokeweight="2pt">
                <v:textbox>
                  <w:txbxContent>
                    <w:p w:rsidR="008E066E" w:rsidRPr="00324BB8" w:rsidRDefault="008E066E" w:rsidP="008E066E">
                      <w:pPr>
                        <w:jc w:val="center"/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24BB8">
                        <w:rPr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PRODUCTOS </w:t>
                      </w:r>
                    </w:p>
                  </w:txbxContent>
                </v:textbox>
              </v:shape>
            </w:pict>
          </mc:Fallback>
        </mc:AlternateContent>
      </w:r>
    </w:p>
    <w:p w:rsidR="00241EA4" w:rsidRDefault="008E066E" w:rsidP="00CD4E62">
      <w:r w:rsidRPr="008E066E">
        <w:rPr>
          <w:noProof/>
          <w:lang w:eastAsia="es-ES"/>
        </w:rPr>
        <w:drawing>
          <wp:anchor distT="0" distB="0" distL="114300" distR="114300" simplePos="0" relativeHeight="251653632" behindDoc="0" locked="0" layoutInCell="1" allowOverlap="1" wp14:anchorId="13E396A2" wp14:editId="1D1677E1">
            <wp:simplePos x="0" y="0"/>
            <wp:positionH relativeFrom="column">
              <wp:posOffset>-5080</wp:posOffset>
            </wp:positionH>
            <wp:positionV relativeFrom="paragraph">
              <wp:posOffset>13126</wp:posOffset>
            </wp:positionV>
            <wp:extent cx="5049671" cy="5253990"/>
            <wp:effectExtent l="0" t="0" r="0" b="3810"/>
            <wp:wrapNone/>
            <wp:docPr id="189" name="Imagen 189" descr="C:\Program Files (x86)\Picto Selector\png\ARASAAC Symbol Set\3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Program Files (x86)\Picto Selector\png\ARASAAC Symbol Set\3389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671" cy="525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aconcuadrcula"/>
        <w:tblpPr w:leftFromText="141" w:rightFromText="141" w:vertAnchor="text" w:horzAnchor="margin" w:tblpXSpec="right" w:tblpY="299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rPr>
                <w:b/>
                <w:sz w:val="28"/>
                <w:szCs w:val="30"/>
              </w:rPr>
            </w:pPr>
          </w:p>
        </w:tc>
      </w:tr>
    </w:tbl>
    <w:p w:rsidR="008E066E" w:rsidRDefault="008E066E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241EA4" w:rsidRDefault="00241EA4" w:rsidP="00CD4E62"/>
    <w:p w:rsidR="00A62F1D" w:rsidRDefault="00A62F1D" w:rsidP="00CD4E62"/>
    <w:tbl>
      <w:tblPr>
        <w:tblStyle w:val="Tablaconcuadrcula"/>
        <w:tblpPr w:leftFromText="141" w:rightFromText="141" w:vertAnchor="text" w:horzAnchor="margin" w:tblpY="2653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rPr>
                <w:b/>
                <w:sz w:val="28"/>
                <w:szCs w:val="30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691" w:tblpY="2703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410"/>
      </w:tblGrid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</w:tr>
      <w:tr w:rsidR="00A62F1D" w:rsidRPr="000306FA" w:rsidTr="00A62F1D">
        <w:tc>
          <w:tcPr>
            <w:tcW w:w="2376" w:type="dxa"/>
            <w:shd w:val="clear" w:color="auto" w:fill="DBE5F1" w:themeFill="accent1" w:themeFillTint="33"/>
          </w:tcPr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jc w:val="center"/>
              <w:rPr>
                <w:b/>
                <w:sz w:val="28"/>
                <w:szCs w:val="30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A62F1D" w:rsidRPr="00CD4E62" w:rsidRDefault="00A62F1D" w:rsidP="00A62F1D">
            <w:pPr>
              <w:rPr>
                <w:b/>
                <w:sz w:val="28"/>
                <w:szCs w:val="30"/>
              </w:rPr>
            </w:pPr>
          </w:p>
        </w:tc>
      </w:tr>
    </w:tbl>
    <w:p w:rsidR="00A62F1D" w:rsidRDefault="0088494C">
      <w:pPr>
        <w:spacing w:after="0" w:line="240" w:lineRule="auto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C51999A" wp14:editId="017E7D3E">
                <wp:simplePos x="0" y="0"/>
                <wp:positionH relativeFrom="margin">
                  <wp:posOffset>2236673</wp:posOffset>
                </wp:positionH>
                <wp:positionV relativeFrom="paragraph">
                  <wp:posOffset>63906</wp:posOffset>
                </wp:positionV>
                <wp:extent cx="7046925" cy="1419149"/>
                <wp:effectExtent l="0" t="0" r="20955" b="10160"/>
                <wp:wrapNone/>
                <wp:docPr id="46" name="9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6925" cy="141914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2F1D" w:rsidRPr="004B6DC2" w:rsidRDefault="0088494C" w:rsidP="00A62F1D">
                            <w:pPr>
                              <w:jc w:val="center"/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OTROS </w:t>
                            </w:r>
                            <w:r w:rsidR="00A62F1D" w:rsidRPr="004B6DC2"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PRODUCTOS A LA VENTA EN </w:t>
                            </w:r>
                            <w:r>
                              <w:rPr>
                                <w:color w:val="F2F2F2" w:themeColor="background1" w:themeShade="F2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SUPERMERCADO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51999A" id="_x0000_s1045" type="#_x0000_t202" style="position:absolute;margin-left:176.1pt;margin-top:5.05pt;width:554.9pt;height:111.7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" fillcolor="black [3200]" strokecolor="black [1600]" strokeweight="2pt">
                <v:textbox>
                  <w:txbxContent>
                    <w:p w:rsidR="00A62F1D" w:rsidRPr="004B6DC2" w:rsidRDefault="0088494C" w:rsidP="00A62F1D">
                      <w:pPr>
                        <w:jc w:val="center"/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OTROS </w:t>
                      </w:r>
                      <w:r w:rsidR="00A62F1D" w:rsidRPr="004B6DC2"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PRODUCTOS A LA VENTA EN </w:t>
                      </w:r>
                      <w:r>
                        <w:rPr>
                          <w:color w:val="F2F2F2" w:themeColor="background1" w:themeShade="F2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SUPERMERCADO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2F1D" w:rsidRPr="008E066E">
        <w:rPr>
          <w:noProof/>
          <w:lang w:eastAsia="es-ES"/>
        </w:rPr>
        <w:drawing>
          <wp:anchor distT="0" distB="0" distL="114300" distR="114300" simplePos="0" relativeHeight="251691520" behindDoc="0" locked="0" layoutInCell="1" allowOverlap="1" wp14:anchorId="4EAFF8C8" wp14:editId="4FE8011F">
            <wp:simplePos x="0" y="0"/>
            <wp:positionH relativeFrom="margin">
              <wp:align>left</wp:align>
            </wp:positionH>
            <wp:positionV relativeFrom="paragraph">
              <wp:posOffset>-3744</wp:posOffset>
            </wp:positionV>
            <wp:extent cx="1797269" cy="1590675"/>
            <wp:effectExtent l="0" t="0" r="0" b="0"/>
            <wp:wrapNone/>
            <wp:docPr id="47" name="Imagen 47" descr="C:\Program Files (x86)\Picto Selector\png\ARASAAC Symbol Set\3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Program Files (x86)\Picto Selector\png\ARASAAC Symbol Set\3389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776" cy="159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2F1D">
        <w:br w:type="page"/>
      </w:r>
    </w:p>
    <w:p w:rsidR="00241EA4" w:rsidRDefault="0065103B" w:rsidP="00CD4E62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149480" wp14:editId="0091B351">
                <wp:simplePos x="0" y="0"/>
                <wp:positionH relativeFrom="margin">
                  <wp:posOffset>851338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9685" b="15875"/>
                <wp:wrapNone/>
                <wp:docPr id="191" name="12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03B" w:rsidRPr="006E3C2E" w:rsidRDefault="00A62F1D" w:rsidP="0065103B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OTROS </w:t>
                            </w:r>
                            <w:r w:rsidR="0065103B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PRODUCTOS </w:t>
                            </w: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DEL</w:t>
                            </w:r>
                            <w:r w:rsidR="0065103B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SUPERMERCADO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0149480" id="_x0000_s1046" type="#_x0000_t202" style="position:absolute;margin-left:67.05pt;margin-top:-.05pt;width:2in;height:2in;z-index:25166489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" fillcolor="white [3201]" strokecolor="black [3200]" strokeweight="2pt">
                <v:textbox style="mso-fit-shape-to-text:t">
                  <w:txbxContent>
                    <w:p w:rsidR="0065103B" w:rsidRPr="006E3C2E" w:rsidRDefault="00A62F1D" w:rsidP="0065103B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OTROS </w:t>
                      </w:r>
                      <w:r w:rsidR="0065103B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PRODUCTOS </w:t>
                      </w: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DEL</w:t>
                      </w:r>
                      <w:r w:rsidR="0065103B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SUPERMERCADO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41EA4" w:rsidRDefault="00241EA4" w:rsidP="00CD4E62"/>
    <w:p w:rsidR="00241EA4" w:rsidRDefault="00241EA4" w:rsidP="00CD4E62"/>
    <w:tbl>
      <w:tblPr>
        <w:tblStyle w:val="Tablaconcuadrcula"/>
        <w:tblpPr w:leftFromText="141" w:rightFromText="141" w:vertAnchor="text" w:horzAnchor="margin" w:tblpY="374"/>
        <w:tblW w:w="0" w:type="auto"/>
        <w:tblLook w:val="04A0" w:firstRow="1" w:lastRow="0" w:firstColumn="1" w:lastColumn="0" w:noHBand="0" w:noVBand="1"/>
      </w:tblPr>
      <w:tblGrid>
        <w:gridCol w:w="2518"/>
        <w:gridCol w:w="2432"/>
        <w:gridCol w:w="2671"/>
      </w:tblGrid>
      <w:tr w:rsidR="0065103B" w:rsidRPr="000306FA" w:rsidTr="0065103B">
        <w:tc>
          <w:tcPr>
            <w:tcW w:w="2518" w:type="dxa"/>
          </w:tcPr>
          <w:p w:rsidR="0065103B" w:rsidRPr="00CD4E62" w:rsidRDefault="0065103B" w:rsidP="0065103B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323833" cy="1323833"/>
                  <wp:effectExtent l="0" t="0" r="0" b="0"/>
                  <wp:docPr id="201" name="Imagen 201" descr="C:\Program Files (x86)\Picto Selector\png\ARASAAC Symbol Set\255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Program Files (x86)\Picto Selector\png\ARASAAC Symbol Set\255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090" cy="132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ARROZ 1 €</w:t>
            </w:r>
          </w:p>
        </w:tc>
        <w:tc>
          <w:tcPr>
            <w:tcW w:w="2432" w:type="dxa"/>
          </w:tcPr>
          <w:p w:rsidR="0065103B" w:rsidRPr="00CD4E62" w:rsidRDefault="0065103B" w:rsidP="0065103B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269242" cy="1269242"/>
                  <wp:effectExtent l="0" t="0" r="7620" b="7620"/>
                  <wp:docPr id="202" name="Imagen 202" descr="C:\Program Files (x86)\Picto Selector\png\ARASAAC Symbol Set\255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Program Files (x86)\Picto Selector\png\ARASAAC Symbol Set\255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966" cy="1270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MACARRONES 1 €</w:t>
            </w:r>
          </w:p>
        </w:tc>
        <w:tc>
          <w:tcPr>
            <w:tcW w:w="2671" w:type="dxa"/>
          </w:tcPr>
          <w:p w:rsidR="0065103B" w:rsidRPr="00CD4E62" w:rsidRDefault="0065103B" w:rsidP="0065103B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228298" cy="1228298"/>
                  <wp:effectExtent l="0" t="0" r="0" b="0"/>
                  <wp:docPr id="203" name="Imagen 203" descr="C:\Program Files (x86)\Picto Selector\png\ARASAAC Symbol Set\255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Program Files (x86)\Picto Selector\png\ARASAAC Symbol Set\255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28" cy="1229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ESPAGUETIS 1 €</w:t>
            </w:r>
          </w:p>
        </w:tc>
      </w:tr>
      <w:tr w:rsidR="0065103B" w:rsidRPr="000306FA" w:rsidTr="0065103B">
        <w:tc>
          <w:tcPr>
            <w:tcW w:w="2518" w:type="dxa"/>
          </w:tcPr>
          <w:p w:rsidR="0065103B" w:rsidRPr="00CD4E62" w:rsidRDefault="0065103B" w:rsidP="0065103B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160059" cy="1160059"/>
                  <wp:effectExtent l="0" t="0" r="2540" b="2540"/>
                  <wp:docPr id="204" name="Imagen 204" descr="C:\Program Files (x86)\Picto Selector\png\ARASAAC Symbol Set\84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Program Files (x86)\Picto Selector\png\ARASAAC Symbol Set\84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405" cy="116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ACEITE 3 €</w:t>
            </w:r>
          </w:p>
        </w:tc>
        <w:tc>
          <w:tcPr>
            <w:tcW w:w="2432" w:type="dxa"/>
          </w:tcPr>
          <w:p w:rsidR="0065103B" w:rsidRPr="00CD4E62" w:rsidRDefault="0065103B" w:rsidP="0065103B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214650" cy="1214650"/>
                  <wp:effectExtent l="0" t="0" r="5080" b="5080"/>
                  <wp:docPr id="205" name="Imagen 205" descr="C:\Program Files (x86)\Picto Selector\png\ARASAAC Symbol Set\255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Program Files (x86)\Picto Selector\png\ARASAAC Symbol Set\255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69" cy="1215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SAL 1 €</w:t>
            </w:r>
          </w:p>
        </w:tc>
        <w:tc>
          <w:tcPr>
            <w:tcW w:w="2671" w:type="dxa"/>
          </w:tcPr>
          <w:p w:rsidR="0065103B" w:rsidRPr="00CD4E62" w:rsidRDefault="0065103B" w:rsidP="0065103B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173707" cy="1173707"/>
                  <wp:effectExtent l="0" t="0" r="7620" b="7620"/>
                  <wp:docPr id="206" name="Imagen 206" descr="C:\Program Files (x86)\Picto Selector\png\ARASAAC Symbol Set\255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Program Files (x86)\Picto Selector\png\ARASAAC Symbol Set\255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047" cy="1176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AZÚCAR 1 €</w:t>
            </w:r>
          </w:p>
        </w:tc>
      </w:tr>
      <w:tr w:rsidR="0065103B" w:rsidRPr="000306FA" w:rsidTr="0065103B">
        <w:tc>
          <w:tcPr>
            <w:tcW w:w="2518" w:type="dxa"/>
          </w:tcPr>
          <w:p w:rsidR="0065103B" w:rsidRPr="00CD4E62" w:rsidRDefault="005B287B" w:rsidP="0065103B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078477" cy="1078477"/>
                  <wp:effectExtent l="0" t="0" r="7620" b="7620"/>
                  <wp:docPr id="209" name="Imagen 209" descr="C:\Program Files (x86)\Picto Selector\png\ARASAAC Symbol Set\8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:\Program Files (x86)\Picto Selector\png\ARASAAC Symbol Set\8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138" cy="108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HARINA 1 €</w:t>
            </w:r>
          </w:p>
        </w:tc>
        <w:tc>
          <w:tcPr>
            <w:tcW w:w="2432" w:type="dxa"/>
          </w:tcPr>
          <w:p w:rsidR="0065103B" w:rsidRPr="00CD4E62" w:rsidRDefault="005B287B" w:rsidP="0065103B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064525" cy="1064525"/>
                  <wp:effectExtent l="0" t="0" r="2540" b="2540"/>
                  <wp:docPr id="210" name="Imagen 210" descr="C:\Program Files (x86)\Picto Selector\png\ARASAAC Symbol Set\170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Program Files (x86)\Picto Selector\png\ARASAAC Symbol Set\170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086" cy="1067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4C9">
              <w:rPr>
                <w:b/>
                <w:sz w:val="28"/>
                <w:szCs w:val="30"/>
              </w:rPr>
              <w:t>TOMATE FRITO 1 €</w:t>
            </w:r>
          </w:p>
        </w:tc>
        <w:tc>
          <w:tcPr>
            <w:tcW w:w="2671" w:type="dxa"/>
          </w:tcPr>
          <w:p w:rsidR="0065103B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>
                  <wp:extent cx="1009934" cy="1009934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escarga.jpg"/>
                          <pic:cNvPicPr/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598" cy="1011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COLORANTE PARA PAELLA 1 €</w:t>
            </w:r>
          </w:p>
        </w:tc>
      </w:tr>
    </w:tbl>
    <w:p w:rsidR="00241EA4" w:rsidRDefault="00241EA4" w:rsidP="00CD4E62"/>
    <w:tbl>
      <w:tblPr>
        <w:tblStyle w:val="Tablaconcuadrcula"/>
        <w:tblpPr w:leftFromText="141" w:rightFromText="141" w:vertAnchor="text" w:horzAnchor="margin" w:tblpXSpec="right" w:tblpY="-71"/>
        <w:tblW w:w="0" w:type="auto"/>
        <w:tblLook w:val="04A0" w:firstRow="1" w:lastRow="0" w:firstColumn="1" w:lastColumn="0" w:noHBand="0" w:noVBand="1"/>
      </w:tblPr>
      <w:tblGrid>
        <w:gridCol w:w="2518"/>
        <w:gridCol w:w="2432"/>
        <w:gridCol w:w="2671"/>
      </w:tblGrid>
      <w:tr w:rsidR="00A111E2" w:rsidRPr="000306FA" w:rsidTr="00A111E2">
        <w:tc>
          <w:tcPr>
            <w:tcW w:w="2518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ACE1A5F" wp14:editId="1FD66B5B">
                  <wp:extent cx="1323833" cy="1323833"/>
                  <wp:effectExtent l="0" t="0" r="0" b="0"/>
                  <wp:docPr id="14" name="Imagen 14" descr="C:\Program Files (x86)\Picto Selector\png\ARASAAC Symbol Set\255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Program Files (x86)\Picto Selector\png\ARASAAC Symbol Set\255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090" cy="132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ARROZ 1 €</w:t>
            </w:r>
          </w:p>
        </w:tc>
        <w:tc>
          <w:tcPr>
            <w:tcW w:w="2432" w:type="dxa"/>
          </w:tcPr>
          <w:p w:rsidR="00A111E2" w:rsidRPr="00CD4E62" w:rsidRDefault="00A111E2" w:rsidP="00A111E2">
            <w:pPr>
              <w:spacing w:after="0" w:line="240" w:lineRule="auto"/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FE1486A" wp14:editId="00A3F9DB">
                  <wp:extent cx="1269242" cy="1269242"/>
                  <wp:effectExtent l="0" t="0" r="7620" b="7620"/>
                  <wp:docPr id="16" name="Imagen 16" descr="C:\Program Files (x86)\Picto Selector\png\ARASAAC Symbol Set\255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Program Files (x86)\Picto Selector\png\ARASAAC Symbol Set\255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966" cy="1270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MACARRONES 1 €</w:t>
            </w:r>
          </w:p>
        </w:tc>
        <w:tc>
          <w:tcPr>
            <w:tcW w:w="2671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2DB4F70A" wp14:editId="1276021E">
                  <wp:extent cx="1228298" cy="1228298"/>
                  <wp:effectExtent l="0" t="0" r="0" b="0"/>
                  <wp:docPr id="17" name="Imagen 17" descr="C:\Program Files (x86)\Picto Selector\png\ARASAAC Symbol Set\255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Program Files (x86)\Picto Selector\png\ARASAAC Symbol Set\255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28" cy="1229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ESPAGUETIS 1 €</w:t>
            </w:r>
          </w:p>
        </w:tc>
      </w:tr>
      <w:tr w:rsidR="00A111E2" w:rsidRPr="000306FA" w:rsidTr="00A111E2">
        <w:tc>
          <w:tcPr>
            <w:tcW w:w="2518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543C02D0" wp14:editId="1D44D9D1">
                  <wp:extent cx="1160059" cy="1160059"/>
                  <wp:effectExtent l="0" t="0" r="2540" b="2540"/>
                  <wp:docPr id="20" name="Imagen 20" descr="C:\Program Files (x86)\Picto Selector\png\ARASAAC Symbol Set\84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Program Files (x86)\Picto Selector\png\ARASAAC Symbol Set\84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405" cy="116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ACEITE 3 €</w:t>
            </w:r>
          </w:p>
        </w:tc>
        <w:tc>
          <w:tcPr>
            <w:tcW w:w="2432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7564E676" wp14:editId="3AEA3E45">
                  <wp:extent cx="1214650" cy="1214650"/>
                  <wp:effectExtent l="0" t="0" r="5080" b="5080"/>
                  <wp:docPr id="21" name="Imagen 21" descr="C:\Program Files (x86)\Picto Selector\png\ARASAAC Symbol Set\255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Program Files (x86)\Picto Selector\png\ARASAAC Symbol Set\255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69" cy="1215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SAL 1 €</w:t>
            </w:r>
          </w:p>
        </w:tc>
        <w:tc>
          <w:tcPr>
            <w:tcW w:w="2671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65103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763AB37" wp14:editId="55AC4820">
                  <wp:extent cx="1173707" cy="1173707"/>
                  <wp:effectExtent l="0" t="0" r="7620" b="7620"/>
                  <wp:docPr id="23" name="Imagen 23" descr="C:\Program Files (x86)\Picto Selector\png\ARASAAC Symbol Set\255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Program Files (x86)\Picto Selector\png\ARASAAC Symbol Set\255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047" cy="1176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AZÚCAR 1 €</w:t>
            </w:r>
          </w:p>
        </w:tc>
      </w:tr>
      <w:tr w:rsidR="00A111E2" w:rsidRPr="000306FA" w:rsidTr="00A111E2">
        <w:tc>
          <w:tcPr>
            <w:tcW w:w="2518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4D57EA16" wp14:editId="40BC2E80">
                  <wp:extent cx="1078477" cy="1078477"/>
                  <wp:effectExtent l="0" t="0" r="7620" b="7620"/>
                  <wp:docPr id="24" name="Imagen 24" descr="C:\Program Files (x86)\Picto Selector\png\ARASAAC Symbol Set\8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:\Program Files (x86)\Picto Selector\png\ARASAAC Symbol Set\8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138" cy="108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HARINA 1 €</w:t>
            </w:r>
          </w:p>
        </w:tc>
        <w:tc>
          <w:tcPr>
            <w:tcW w:w="2432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 w:rsidRPr="005B287B"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E50BC8B" wp14:editId="4A5DE461">
                  <wp:extent cx="1064525" cy="1064525"/>
                  <wp:effectExtent l="0" t="0" r="2540" b="2540"/>
                  <wp:docPr id="25" name="Imagen 25" descr="C:\Program Files (x86)\Picto Selector\png\ARASAAC Symbol Set\170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Program Files (x86)\Picto Selector\png\ARASAAC Symbol Set\170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086" cy="1067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TOMATE FRITO 1 €</w:t>
            </w:r>
          </w:p>
        </w:tc>
        <w:tc>
          <w:tcPr>
            <w:tcW w:w="2671" w:type="dxa"/>
          </w:tcPr>
          <w:p w:rsidR="00A111E2" w:rsidRPr="00CD4E62" w:rsidRDefault="00A111E2" w:rsidP="00A111E2">
            <w:pPr>
              <w:jc w:val="center"/>
              <w:rPr>
                <w:b/>
                <w:sz w:val="28"/>
                <w:szCs w:val="30"/>
              </w:rPr>
            </w:pPr>
            <w:r>
              <w:rPr>
                <w:b/>
                <w:noProof/>
                <w:sz w:val="28"/>
                <w:szCs w:val="30"/>
                <w:lang w:eastAsia="es-ES"/>
              </w:rPr>
              <w:drawing>
                <wp:inline distT="0" distB="0" distL="0" distR="0" wp14:anchorId="0F0F4CCF" wp14:editId="5902666F">
                  <wp:extent cx="1009934" cy="1009934"/>
                  <wp:effectExtent l="0" t="0" r="0" b="0"/>
                  <wp:docPr id="26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escarga.jpg"/>
                          <pic:cNvPicPr/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598" cy="1011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30"/>
              </w:rPr>
              <w:t>COLORANTE PARA PAELLA 1 €</w:t>
            </w:r>
          </w:p>
        </w:tc>
      </w:tr>
    </w:tbl>
    <w:p w:rsidR="00241EA4" w:rsidRDefault="00241EA4" w:rsidP="00AF528C"/>
    <w:sectPr w:rsidR="00241EA4" w:rsidSect="00364A8B">
      <w:headerReference w:type="default" r:id="rId77"/>
      <w:footerReference w:type="default" r:id="rId78"/>
      <w:pgSz w:w="16838" w:h="11906" w:orient="landscape"/>
      <w:pgMar w:top="-279" w:right="536" w:bottom="284" w:left="567" w:header="136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116" w:rsidRDefault="00CF6116" w:rsidP="0041651C">
      <w:pPr>
        <w:spacing w:after="0" w:line="240" w:lineRule="auto"/>
      </w:pPr>
      <w:r>
        <w:separator/>
      </w:r>
    </w:p>
  </w:endnote>
  <w:endnote w:type="continuationSeparator" w:id="0">
    <w:p w:rsidR="00CF6116" w:rsidRDefault="00CF6116" w:rsidP="00416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368"/>
      <w:gridCol w:w="1597"/>
    </w:tblGrid>
    <w:tr w:rsidR="0041651C" w:rsidRPr="003728EE" w:rsidTr="0041651C">
      <w:tc>
        <w:tcPr>
          <w:tcW w:w="4500" w:type="pct"/>
          <w:tcBorders>
            <w:top w:val="single" w:sz="4" w:space="0" w:color="000000"/>
          </w:tcBorders>
        </w:tcPr>
        <w:p w:rsidR="0041651C" w:rsidRPr="003728EE" w:rsidRDefault="003728EE" w:rsidP="0041651C">
          <w:pPr>
            <w:pStyle w:val="Piedepgina"/>
            <w:jc w:val="right"/>
            <w:rPr>
              <w:b/>
              <w:sz w:val="20"/>
            </w:rPr>
          </w:pPr>
          <w:r w:rsidRPr="003728EE">
            <w:rPr>
              <w:b/>
              <w:caps/>
              <w:noProof/>
              <w:sz w:val="72"/>
              <w:szCs w:val="120"/>
              <w:lang w:eastAsia="es-ES"/>
            </w:rPr>
            <w:drawing>
              <wp:inline distT="0" distB="0" distL="0" distR="0" wp14:anchorId="0D506BE4" wp14:editId="6147BEE0">
                <wp:extent cx="323850" cy="323850"/>
                <wp:effectExtent l="0" t="0" r="0" b="0"/>
                <wp:docPr id="54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90cfa5_62c6beb8a0bc4cdb8c0ba3ed37956c29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41651C" w:rsidRPr="003728EE">
            <w:rPr>
              <w:b/>
              <w:sz w:val="18"/>
            </w:rPr>
            <w:t xml:space="preserve">Contenido: </w:t>
          </w:r>
          <w:proofErr w:type="spellStart"/>
          <w:r w:rsidR="0041651C" w:rsidRPr="003728EE">
            <w:rPr>
              <w:b/>
              <w:sz w:val="18"/>
            </w:rPr>
            <w:t>EjerciTEA</w:t>
          </w:r>
          <w:proofErr w:type="spellEnd"/>
          <w:r w:rsidR="0041651C" w:rsidRPr="003728EE">
            <w:rPr>
              <w:b/>
              <w:sz w:val="16"/>
            </w:rPr>
            <w:t xml:space="preserve"> | Material de distribución GRATUÍTA. PROHIBIDO su uso con FINES LUCRATIVOS</w:t>
          </w:r>
          <w:r w:rsidR="0041651C" w:rsidRPr="003728EE">
            <w:rPr>
              <w:b/>
              <w:sz w:val="18"/>
            </w:rPr>
            <w:t xml:space="preserve"> </w:t>
          </w:r>
        </w:p>
        <w:p w:rsidR="0041651C" w:rsidRPr="003728EE" w:rsidRDefault="0041651C" w:rsidP="0041651C">
          <w:pPr>
            <w:pStyle w:val="Piedepgina"/>
            <w:jc w:val="right"/>
            <w:rPr>
              <w:b/>
              <w:sz w:val="20"/>
            </w:rPr>
          </w:pPr>
          <w:r w:rsidRPr="003728EE">
            <w:rPr>
              <w:rFonts w:ascii="Verdana" w:hAnsi="Verdana"/>
              <w:b/>
              <w:color w:val="000000"/>
              <w:sz w:val="12"/>
            </w:rPr>
            <w:t>Autor pictogramas: Sergio Palao Procedencia: ARASAAC (</w:t>
          </w:r>
          <w:hyperlink r:id="rId2" w:tgtFrame="_blank" w:history="1">
            <w:r w:rsidRPr="003728EE">
              <w:rPr>
                <w:rStyle w:val="Hipervnculo"/>
                <w:rFonts w:ascii="Verdana" w:hAnsi="Verdana"/>
                <w:b/>
                <w:sz w:val="12"/>
              </w:rPr>
              <w:t>http://arasaac.org</w:t>
            </w:r>
          </w:hyperlink>
          <w:r w:rsidRPr="003728EE">
            <w:rPr>
              <w:rFonts w:ascii="Verdana" w:hAnsi="Verdana"/>
              <w:b/>
              <w:color w:val="000000"/>
              <w:sz w:val="12"/>
            </w:rPr>
            <w:t>) Licencia: CC (BY-NC-SA). </w:t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C6D9F1"/>
        </w:tcPr>
        <w:p w:rsidR="0041651C" w:rsidRPr="003728EE" w:rsidRDefault="0041651C">
          <w:pPr>
            <w:pStyle w:val="Encabezado"/>
            <w:rPr>
              <w:b/>
              <w:sz w:val="20"/>
            </w:rPr>
          </w:pPr>
          <w:r w:rsidRPr="003728EE">
            <w:rPr>
              <w:b/>
              <w:sz w:val="32"/>
            </w:rPr>
            <w:fldChar w:fldCharType="begin"/>
          </w:r>
          <w:r w:rsidRPr="003728EE">
            <w:rPr>
              <w:b/>
              <w:sz w:val="32"/>
            </w:rPr>
            <w:instrText>PAGE   \* MERGEFORMAT</w:instrText>
          </w:r>
          <w:r w:rsidRPr="003728EE">
            <w:rPr>
              <w:b/>
              <w:sz w:val="32"/>
            </w:rPr>
            <w:fldChar w:fldCharType="separate"/>
          </w:r>
          <w:r w:rsidR="001516B2">
            <w:rPr>
              <w:b/>
              <w:noProof/>
              <w:sz w:val="32"/>
            </w:rPr>
            <w:t>22</w:t>
          </w:r>
          <w:r w:rsidRPr="003728EE">
            <w:rPr>
              <w:b/>
              <w:sz w:val="32"/>
            </w:rPr>
            <w:fldChar w:fldCharType="end"/>
          </w:r>
        </w:p>
      </w:tc>
    </w:tr>
  </w:tbl>
  <w:p w:rsidR="0041651C" w:rsidRPr="003728EE" w:rsidRDefault="0041651C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116" w:rsidRDefault="00CF6116" w:rsidP="0041651C">
      <w:pPr>
        <w:spacing w:after="0" w:line="240" w:lineRule="auto"/>
      </w:pPr>
      <w:r>
        <w:separator/>
      </w:r>
    </w:p>
  </w:footnote>
  <w:footnote w:type="continuationSeparator" w:id="0">
    <w:p w:rsidR="00CF6116" w:rsidRDefault="00CF6116" w:rsidP="00416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51C" w:rsidRDefault="0041651C" w:rsidP="00855983">
    <w:pPr>
      <w:pStyle w:val="Encabezado"/>
      <w:tabs>
        <w:tab w:val="left" w:pos="28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6F7"/>
    <w:rsid w:val="00017009"/>
    <w:rsid w:val="00025755"/>
    <w:rsid w:val="000306FA"/>
    <w:rsid w:val="000A1885"/>
    <w:rsid w:val="001516B2"/>
    <w:rsid w:val="001E1313"/>
    <w:rsid w:val="0020795F"/>
    <w:rsid w:val="0021266B"/>
    <w:rsid w:val="00241EA4"/>
    <w:rsid w:val="003124C9"/>
    <w:rsid w:val="00324BB8"/>
    <w:rsid w:val="00355327"/>
    <w:rsid w:val="00364A8B"/>
    <w:rsid w:val="003728EE"/>
    <w:rsid w:val="0041651C"/>
    <w:rsid w:val="004357EA"/>
    <w:rsid w:val="0044548E"/>
    <w:rsid w:val="004625A7"/>
    <w:rsid w:val="00473CD0"/>
    <w:rsid w:val="004A6180"/>
    <w:rsid w:val="004B6DC2"/>
    <w:rsid w:val="004F040C"/>
    <w:rsid w:val="00521BA8"/>
    <w:rsid w:val="00553D37"/>
    <w:rsid w:val="00584E74"/>
    <w:rsid w:val="005B287B"/>
    <w:rsid w:val="00630626"/>
    <w:rsid w:val="0065103B"/>
    <w:rsid w:val="006829BA"/>
    <w:rsid w:val="006C2B97"/>
    <w:rsid w:val="006D6C1A"/>
    <w:rsid w:val="006E3C2E"/>
    <w:rsid w:val="006F7692"/>
    <w:rsid w:val="00723722"/>
    <w:rsid w:val="00723D09"/>
    <w:rsid w:val="007D597D"/>
    <w:rsid w:val="008113C8"/>
    <w:rsid w:val="00841ED2"/>
    <w:rsid w:val="008524A7"/>
    <w:rsid w:val="00855983"/>
    <w:rsid w:val="0088494C"/>
    <w:rsid w:val="0089115F"/>
    <w:rsid w:val="0089356C"/>
    <w:rsid w:val="008A4381"/>
    <w:rsid w:val="008B5668"/>
    <w:rsid w:val="008E066E"/>
    <w:rsid w:val="0090102E"/>
    <w:rsid w:val="009932A3"/>
    <w:rsid w:val="009C0254"/>
    <w:rsid w:val="009F0486"/>
    <w:rsid w:val="00A106F7"/>
    <w:rsid w:val="00A111E2"/>
    <w:rsid w:val="00A52768"/>
    <w:rsid w:val="00A62F1D"/>
    <w:rsid w:val="00A64DB7"/>
    <w:rsid w:val="00AF528C"/>
    <w:rsid w:val="00B05F23"/>
    <w:rsid w:val="00B175FF"/>
    <w:rsid w:val="00B94138"/>
    <w:rsid w:val="00BC4139"/>
    <w:rsid w:val="00C82DFA"/>
    <w:rsid w:val="00CC097E"/>
    <w:rsid w:val="00CC514F"/>
    <w:rsid w:val="00CD4E62"/>
    <w:rsid w:val="00CF6116"/>
    <w:rsid w:val="00D47FD4"/>
    <w:rsid w:val="00D84EC7"/>
    <w:rsid w:val="00DA405E"/>
    <w:rsid w:val="00DA6D84"/>
    <w:rsid w:val="00DF6994"/>
    <w:rsid w:val="00E15307"/>
    <w:rsid w:val="00E310D7"/>
    <w:rsid w:val="00E65CD4"/>
    <w:rsid w:val="00EA4A8D"/>
    <w:rsid w:val="00EB6218"/>
    <w:rsid w:val="00F3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651C"/>
  </w:style>
  <w:style w:type="paragraph" w:styleId="Piedepgina">
    <w:name w:val="footer"/>
    <w:basedOn w:val="Normal"/>
    <w:link w:val="PiedepginaCar"/>
    <w:uiPriority w:val="99"/>
    <w:unhideWhenUsed/>
    <w:rsid w:val="0041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651C"/>
  </w:style>
  <w:style w:type="paragraph" w:styleId="Textodeglobo">
    <w:name w:val="Balloon Text"/>
    <w:basedOn w:val="Normal"/>
    <w:link w:val="TextodegloboCar"/>
    <w:uiPriority w:val="99"/>
    <w:semiHidden/>
    <w:unhideWhenUsed/>
    <w:rsid w:val="0041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1651C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1651C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0A1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A111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651C"/>
  </w:style>
  <w:style w:type="paragraph" w:styleId="Piedepgina">
    <w:name w:val="footer"/>
    <w:basedOn w:val="Normal"/>
    <w:link w:val="PiedepginaCar"/>
    <w:uiPriority w:val="99"/>
    <w:unhideWhenUsed/>
    <w:rsid w:val="0041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651C"/>
  </w:style>
  <w:style w:type="paragraph" w:styleId="Textodeglobo">
    <w:name w:val="Balloon Text"/>
    <w:basedOn w:val="Normal"/>
    <w:link w:val="TextodegloboCar"/>
    <w:uiPriority w:val="99"/>
    <w:semiHidden/>
    <w:unhideWhenUsed/>
    <w:rsid w:val="0041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1651C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1651C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0A1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A111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wmf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jp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wmf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wmf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wmf"/><Relationship Id="rId67" Type="http://schemas.openxmlformats.org/officeDocument/2006/relationships/image" Target="media/image61.png"/><Relationship Id="rId20" Type="http://schemas.openxmlformats.org/officeDocument/2006/relationships/image" Target="media/image14.wmf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wmf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arasaac.org/" TargetMode="External"/><Relationship Id="rId1" Type="http://schemas.openxmlformats.org/officeDocument/2006/relationships/image" Target="media/image7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IA\Desktop\PLANTILLA%20WORD%20EJERCITE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WORD EJERCITEA</Template>
  <TotalTime>44</TotalTime>
  <Pages>22</Pages>
  <Words>419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Contenido: EjerciTEA</Company>
  <LinksUpToDate>false</LinksUpToDate>
  <CharactersWithSpaces>2719</CharactersWithSpaces>
  <SharedDoc>false</SharedDoc>
  <HLinks>
    <vt:vector size="6" baseType="variant">
      <vt:variant>
        <vt:i4>2162741</vt:i4>
      </vt:variant>
      <vt:variant>
        <vt:i4>0</vt:i4>
      </vt:variant>
      <vt:variant>
        <vt:i4>0</vt:i4>
      </vt:variant>
      <vt:variant>
        <vt:i4>5</vt:i4>
      </vt:variant>
      <vt:variant>
        <vt:lpwstr>http://arasaac.org/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JMMR</cp:lastModifiedBy>
  <cp:revision>12</cp:revision>
  <dcterms:created xsi:type="dcterms:W3CDTF">2017-05-30T16:21:00Z</dcterms:created>
  <dcterms:modified xsi:type="dcterms:W3CDTF">2017-06-06T05:04:00Z</dcterms:modified>
</cp:coreProperties>
</file>